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750" w:rsidRPr="00BB7E1D" w:rsidRDefault="005C4750" w:rsidP="00BB7E1D">
      <w:pPr>
        <w:shd w:val="clear" w:color="auto" w:fill="FFFFFF"/>
        <w:spacing w:before="150" w:after="225" w:line="240" w:lineRule="atLeast"/>
        <w:jc w:val="center"/>
        <w:rPr>
          <w:rFonts w:ascii="Helvetica" w:hAnsi="Helvetica" w:cs="Helvetica"/>
          <w:b/>
          <w:bCs/>
          <w:color w:val="333333"/>
          <w:sz w:val="28"/>
          <w:szCs w:val="28"/>
        </w:rPr>
      </w:pPr>
      <w:r w:rsidRPr="00BB7E1D">
        <w:rPr>
          <w:rFonts w:ascii="Helvetica" w:hAnsi="Helvetica" w:cs="Helvetica"/>
          <w:b/>
          <w:bCs/>
          <w:color w:val="333333"/>
          <w:sz w:val="28"/>
          <w:szCs w:val="28"/>
        </w:rPr>
        <w:t>СЦЕНАРИЙ МЕРОПРИЯТИЯ «</w:t>
      </w:r>
      <w:r>
        <w:rPr>
          <w:rFonts w:ascii="Helvetica" w:hAnsi="Helvetica" w:cs="Helvetica"/>
          <w:b/>
          <w:bCs/>
          <w:color w:val="333333"/>
          <w:sz w:val="28"/>
          <w:szCs w:val="28"/>
        </w:rPr>
        <w:t xml:space="preserve"> Мама, милая мамочка»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Цели: 1. Создать тёплый нравственный климат между матерями и детьми.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            2.Развивать творческие и актёрские способности детей, желание устраивать праздники для близких людей.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           3.Воспитывать любовь, чувства благодарности и уважительное отношение к мамам.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Оборудование:          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                          - подборка музыки к празднику;</w:t>
      </w:r>
      <w:r>
        <w:rPr>
          <w:rFonts w:ascii="Helvetica" w:hAnsi="Helvetica" w:cs="Helvetica"/>
          <w:color w:val="333333"/>
          <w:sz w:val="28"/>
          <w:szCs w:val="28"/>
        </w:rPr>
        <w:t xml:space="preserve"> презентация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                             - выставка рисунков «Наши мамы »;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rFonts w:ascii="Helvetica" w:hAnsi="Helvetica" w:cs="Helvetica"/>
          <w:color w:val="333333"/>
          <w:sz w:val="28"/>
          <w:szCs w:val="28"/>
        </w:rPr>
      </w:pPr>
      <w:r w:rsidRPr="00BB7E1D">
        <w:rPr>
          <w:rFonts w:ascii="Helvetica" w:hAnsi="Helvetica" w:cs="Helvetica"/>
          <w:color w:val="333333"/>
          <w:sz w:val="28"/>
          <w:szCs w:val="28"/>
        </w:rPr>
        <w:t>                             - подарки для мам.</w:t>
      </w:r>
    </w:p>
    <w:p w:rsidR="005C4750" w:rsidRDefault="005C4750" w:rsidP="00F848C7">
      <w:pPr>
        <w:rPr>
          <w:b/>
          <w:bCs/>
          <w:color w:val="000000"/>
          <w:sz w:val="28"/>
          <w:szCs w:val="28"/>
          <w:u w:val="single"/>
        </w:rPr>
      </w:pPr>
    </w:p>
    <w:p w:rsidR="005C4750" w:rsidRDefault="005C4750" w:rsidP="00F848C7">
      <w:pPr>
        <w:rPr>
          <w:b/>
          <w:bCs/>
          <w:color w:val="000000"/>
          <w:sz w:val="28"/>
          <w:szCs w:val="28"/>
          <w:u w:val="single"/>
        </w:rPr>
      </w:pPr>
    </w:p>
    <w:p w:rsidR="005C4750" w:rsidRDefault="005C4750" w:rsidP="00F848C7">
      <w:pPr>
        <w:rPr>
          <w:b/>
          <w:bCs/>
          <w:color w:val="000000"/>
          <w:sz w:val="28"/>
          <w:szCs w:val="28"/>
          <w:u w:val="single"/>
        </w:rPr>
      </w:pPr>
      <w:r w:rsidRPr="00542E10">
        <w:rPr>
          <w:b/>
          <w:bCs/>
          <w:color w:val="000000"/>
          <w:sz w:val="28"/>
          <w:szCs w:val="28"/>
          <w:u w:val="single"/>
        </w:rPr>
        <w:t>Притча о матери</w:t>
      </w:r>
      <w:r>
        <w:rPr>
          <w:b/>
          <w:bCs/>
          <w:color w:val="000000"/>
          <w:sz w:val="28"/>
          <w:szCs w:val="28"/>
          <w:u w:val="single"/>
        </w:rPr>
        <w:t xml:space="preserve"> (рассказывается под мелодию ):</w:t>
      </w:r>
    </w:p>
    <w:p w:rsidR="005C4750" w:rsidRDefault="005C4750" w:rsidP="00F848C7">
      <w:pPr>
        <w:rPr>
          <w:b/>
          <w:bCs/>
          <w:color w:val="000000"/>
          <w:sz w:val="28"/>
          <w:szCs w:val="28"/>
          <w:u w:val="single"/>
        </w:rPr>
      </w:pP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>… За день до своего рождения , ребёнок спросил у Бога: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-Я не знаю зачем </w:t>
      </w:r>
      <w:r w:rsidRPr="00542E10">
        <w:rPr>
          <w:b/>
          <w:bCs/>
          <w:color w:val="000000"/>
          <w:sz w:val="28"/>
          <w:szCs w:val="28"/>
        </w:rPr>
        <w:t xml:space="preserve"> иду в этом мир.</w:t>
      </w:r>
      <w:r>
        <w:rPr>
          <w:b/>
          <w:bCs/>
          <w:color w:val="000000"/>
          <w:sz w:val="28"/>
          <w:szCs w:val="28"/>
        </w:rPr>
        <w:t xml:space="preserve"> </w:t>
      </w:r>
      <w:r w:rsidRPr="00542E10">
        <w:rPr>
          <w:b/>
          <w:bCs/>
          <w:color w:val="000000"/>
          <w:sz w:val="28"/>
          <w:szCs w:val="28"/>
        </w:rPr>
        <w:t>Что я должен делать?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>Бог ответил: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>-Я подарю тебе Ангела, который всегда будет с тобой.</w:t>
      </w:r>
      <w:r>
        <w:rPr>
          <w:b/>
          <w:bCs/>
          <w:color w:val="000000"/>
          <w:sz w:val="28"/>
          <w:szCs w:val="28"/>
        </w:rPr>
        <w:t xml:space="preserve"> </w:t>
      </w:r>
      <w:r w:rsidRPr="00542E10">
        <w:rPr>
          <w:b/>
          <w:bCs/>
          <w:color w:val="000000"/>
          <w:sz w:val="28"/>
          <w:szCs w:val="28"/>
        </w:rPr>
        <w:t>Он всё тебе объяснит.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>-Но как я пойму его, ведь я не знаю его языка?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>-Ангел будет учить тебя своему языку.</w:t>
      </w:r>
      <w:r>
        <w:rPr>
          <w:b/>
          <w:bCs/>
          <w:color w:val="000000"/>
          <w:sz w:val="28"/>
          <w:szCs w:val="28"/>
        </w:rPr>
        <w:t xml:space="preserve"> </w:t>
      </w:r>
      <w:r w:rsidRPr="00542E10">
        <w:rPr>
          <w:b/>
          <w:bCs/>
          <w:color w:val="000000"/>
          <w:sz w:val="28"/>
          <w:szCs w:val="28"/>
        </w:rPr>
        <w:t>Он будет охранять тебя от всех бед</w:t>
      </w:r>
      <w:r>
        <w:rPr>
          <w:b/>
          <w:bCs/>
          <w:color w:val="000000"/>
          <w:sz w:val="28"/>
          <w:szCs w:val="28"/>
        </w:rPr>
        <w:t>.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>-А как зовут моего Ангела?</w:t>
      </w:r>
    </w:p>
    <w:p w:rsidR="005C4750" w:rsidRDefault="005C4750" w:rsidP="00F848C7">
      <w:pPr>
        <w:rPr>
          <w:b/>
          <w:bCs/>
          <w:color w:val="000000"/>
          <w:sz w:val="28"/>
          <w:szCs w:val="28"/>
        </w:rPr>
      </w:pPr>
      <w:r w:rsidRPr="00542E10">
        <w:rPr>
          <w:b/>
          <w:bCs/>
          <w:color w:val="000000"/>
          <w:sz w:val="28"/>
          <w:szCs w:val="28"/>
        </w:rPr>
        <w:t xml:space="preserve">-Неважно </w:t>
      </w:r>
      <w:r>
        <w:rPr>
          <w:b/>
          <w:bCs/>
          <w:color w:val="000000"/>
          <w:sz w:val="28"/>
          <w:szCs w:val="28"/>
        </w:rPr>
        <w:t>как его зовут, у него много имён, но т</w:t>
      </w:r>
      <w:r w:rsidRPr="00542E10">
        <w:rPr>
          <w:b/>
          <w:bCs/>
          <w:color w:val="000000"/>
          <w:sz w:val="28"/>
          <w:szCs w:val="28"/>
        </w:rPr>
        <w:t>ы будешь его называть МАМА.</w:t>
      </w:r>
    </w:p>
    <w:p w:rsidR="005C4750" w:rsidRDefault="005C4750" w:rsidP="00F848C7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-С самым тёплым и близким для каждого из нас праздником вас, дорогие мамы, поздравляют учащиеся  3 А класса и дарят вам песню «Мама – первое слово»</w:t>
      </w:r>
    </w:p>
    <w:p w:rsidR="005C4750" w:rsidRPr="00542E10" w:rsidRDefault="005C4750" w:rsidP="00F848C7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Видео ролик «Мама- первое слово»</w:t>
      </w:r>
    </w:p>
    <w:p w:rsidR="005C4750" w:rsidRDefault="005C4750" w:rsidP="00BB7E1D">
      <w:pPr>
        <w:pStyle w:val="ListParagraph"/>
        <w:ind w:left="0"/>
        <w:rPr>
          <w:rStyle w:val="Strong"/>
          <w:color w:val="000000"/>
          <w:sz w:val="28"/>
          <w:szCs w:val="28"/>
          <w:u w:val="single"/>
        </w:rPr>
      </w:pPr>
    </w:p>
    <w:p w:rsidR="005C4750" w:rsidRDefault="005C4750" w:rsidP="00BB7E1D">
      <w:pPr>
        <w:pStyle w:val="ListParagraph"/>
        <w:ind w:left="0"/>
        <w:rPr>
          <w:rStyle w:val="Strong"/>
          <w:color w:val="000000"/>
          <w:sz w:val="28"/>
          <w:szCs w:val="28"/>
        </w:rPr>
      </w:pPr>
      <w:r w:rsidRPr="00F848C7">
        <w:rPr>
          <w:rStyle w:val="Strong"/>
          <w:color w:val="000000"/>
          <w:sz w:val="28"/>
          <w:szCs w:val="28"/>
          <w:u w:val="single"/>
        </w:rPr>
        <w:t>Ведущий</w:t>
      </w:r>
      <w:r>
        <w:rPr>
          <w:rStyle w:val="Strong"/>
          <w:color w:val="000000"/>
          <w:sz w:val="28"/>
          <w:szCs w:val="28"/>
          <w:u w:val="single"/>
        </w:rPr>
        <w:t xml:space="preserve"> 1</w:t>
      </w:r>
      <w:r w:rsidRPr="00F848C7">
        <w:rPr>
          <w:rStyle w:val="Strong"/>
          <w:color w:val="000000"/>
          <w:sz w:val="28"/>
          <w:szCs w:val="28"/>
        </w:rPr>
        <w:t>:</w:t>
      </w:r>
    </w:p>
    <w:p w:rsidR="005C4750" w:rsidRPr="00F848C7" w:rsidRDefault="005C4750" w:rsidP="00BB7E1D">
      <w:pPr>
        <w:pStyle w:val="ListParagraph"/>
        <w:ind w:left="0"/>
        <w:rPr>
          <w:rStyle w:val="Strong"/>
          <w:sz w:val="28"/>
          <w:szCs w:val="28"/>
        </w:rPr>
      </w:pPr>
    </w:p>
    <w:p w:rsidR="005C4750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 xml:space="preserve"> День матери – это замечательный повод, чтобы ещё раз сказать слова любви и признательности сам</w:t>
      </w:r>
      <w:r>
        <w:rPr>
          <w:color w:val="000000"/>
          <w:sz w:val="28"/>
          <w:szCs w:val="28"/>
        </w:rPr>
        <w:t>ому родному и близкому человеку.</w:t>
      </w:r>
    </w:p>
    <w:p w:rsidR="005C4750" w:rsidRDefault="005C4750" w:rsidP="00F848C7">
      <w:pPr>
        <w:rPr>
          <w:color w:val="000000"/>
          <w:sz w:val="28"/>
          <w:szCs w:val="28"/>
        </w:rPr>
      </w:pPr>
    </w:p>
    <w:p w:rsidR="005C4750" w:rsidRPr="00BB7E1D" w:rsidRDefault="005C4750" w:rsidP="00BB7E1D">
      <w:pPr>
        <w:ind w:left="360"/>
        <w:rPr>
          <w:rStyle w:val="Strong"/>
          <w:color w:val="000000"/>
          <w:sz w:val="28"/>
          <w:szCs w:val="28"/>
        </w:rPr>
      </w:pPr>
      <w:r w:rsidRPr="00F848C7">
        <w:rPr>
          <w:rStyle w:val="Strong"/>
          <w:color w:val="000000"/>
          <w:sz w:val="28"/>
          <w:szCs w:val="28"/>
          <w:u w:val="single"/>
        </w:rPr>
        <w:t>Ведущий</w:t>
      </w:r>
      <w:r>
        <w:rPr>
          <w:rStyle w:val="Strong"/>
          <w:color w:val="000000"/>
          <w:sz w:val="28"/>
          <w:szCs w:val="28"/>
          <w:u w:val="single"/>
        </w:rPr>
        <w:t xml:space="preserve"> 2</w:t>
      </w:r>
      <w:r w:rsidRPr="00F848C7">
        <w:rPr>
          <w:rStyle w:val="Strong"/>
          <w:color w:val="000000"/>
          <w:sz w:val="28"/>
          <w:szCs w:val="28"/>
        </w:rPr>
        <w:t>:</w:t>
      </w:r>
    </w:p>
    <w:p w:rsidR="005C4750" w:rsidRDefault="005C4750" w:rsidP="00F848C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</w:t>
      </w:r>
      <w:r w:rsidRPr="008E06A7">
        <w:rPr>
          <w:color w:val="000000"/>
          <w:sz w:val="28"/>
          <w:szCs w:val="28"/>
        </w:rPr>
        <w:t>тдать дань уважения за любовь, за щедрые материнские сердца, з</w:t>
      </w:r>
      <w:r>
        <w:rPr>
          <w:color w:val="000000"/>
          <w:sz w:val="28"/>
          <w:szCs w:val="28"/>
        </w:rPr>
        <w:t>а их заботливые и ласковые руки.</w:t>
      </w:r>
    </w:p>
    <w:p w:rsidR="005C4750" w:rsidRDefault="005C4750" w:rsidP="00F848C7">
      <w:pPr>
        <w:rPr>
          <w:b/>
          <w:bCs/>
          <w:color w:val="000000"/>
          <w:sz w:val="28"/>
          <w:szCs w:val="28"/>
        </w:rPr>
      </w:pPr>
    </w:p>
    <w:p w:rsidR="005C4750" w:rsidRDefault="005C4750" w:rsidP="00F848C7">
      <w:pPr>
        <w:rPr>
          <w:b/>
          <w:bCs/>
          <w:color w:val="000000"/>
          <w:sz w:val="28"/>
          <w:szCs w:val="28"/>
        </w:rPr>
      </w:pPr>
      <w:r w:rsidRPr="00F848C7">
        <w:rPr>
          <w:b/>
          <w:bCs/>
          <w:color w:val="000000"/>
          <w:sz w:val="28"/>
          <w:szCs w:val="28"/>
        </w:rPr>
        <w:t>Стихи 2 класс</w:t>
      </w:r>
    </w:p>
    <w:p w:rsidR="005C4750" w:rsidRDefault="005C4750" w:rsidP="00F848C7">
      <w:pPr>
        <w:rPr>
          <w:b/>
          <w:bCs/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1 ученик: От чистого сердца простыми словами.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                  Давайте, друзья, потолкуем о маме.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2 ученик: Мы любим её как надёжного друга,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                 За то, что у нас с нею всё сообща.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3 ученик: За то, что когда нам приходится туго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                  Мы можем всплакнуть у родного плеча.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4 ученик: Мы любим её и зато, что порою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                  Становятся строже в морщинках глаза.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 xml:space="preserve">5 ученик: Но стоит с повинной прийти головою – 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                  Исчезнут морщинки, умчится гроза.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6 ученик: За то, что всегда без утайки и прямо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                  Мы можем открыть ей сердце своё.</w:t>
      </w:r>
    </w:p>
    <w:p w:rsidR="005C4750" w:rsidRPr="008E06A7" w:rsidRDefault="005C4750" w:rsidP="00F848C7">
      <w:pPr>
        <w:rPr>
          <w:color w:val="000000"/>
          <w:sz w:val="28"/>
          <w:szCs w:val="28"/>
        </w:rPr>
      </w:pPr>
    </w:p>
    <w:p w:rsidR="005C4750" w:rsidRPr="008E06A7" w:rsidRDefault="005C4750" w:rsidP="00F848C7">
      <w:pPr>
        <w:rPr>
          <w:color w:val="000000"/>
          <w:sz w:val="28"/>
          <w:szCs w:val="28"/>
        </w:rPr>
      </w:pPr>
      <w:r w:rsidRPr="008E06A7">
        <w:rPr>
          <w:color w:val="000000"/>
          <w:sz w:val="28"/>
          <w:szCs w:val="28"/>
        </w:rPr>
        <w:t>7 ученик: И просто за то, что она наша мама.</w:t>
      </w:r>
    </w:p>
    <w:p w:rsidR="005C4750" w:rsidRPr="00F848C7" w:rsidRDefault="005C4750" w:rsidP="00F848C7">
      <w:pPr>
        <w:rPr>
          <w:rStyle w:val="c6c0c4"/>
          <w:color w:val="000000"/>
          <w:sz w:val="28"/>
          <w:szCs w:val="28"/>
        </w:rPr>
      </w:pPr>
    </w:p>
    <w:p w:rsidR="005C4750" w:rsidRPr="00050D5E" w:rsidRDefault="005C4750" w:rsidP="00F848C7">
      <w:pPr>
        <w:pStyle w:val="c7c2"/>
        <w:shd w:val="clear" w:color="auto" w:fill="FFFFFF"/>
        <w:spacing w:line="360" w:lineRule="auto"/>
        <w:rPr>
          <w:rStyle w:val="c6c0"/>
          <w:b/>
          <w:bCs/>
          <w:sz w:val="28"/>
          <w:szCs w:val="28"/>
          <w:u w:val="single"/>
        </w:rPr>
      </w:pPr>
      <w:r w:rsidRPr="00050D5E">
        <w:rPr>
          <w:rStyle w:val="c6c0"/>
          <w:b/>
          <w:bCs/>
          <w:sz w:val="28"/>
          <w:szCs w:val="28"/>
          <w:u w:val="single"/>
        </w:rPr>
        <w:t>Ведущий 1</w:t>
      </w:r>
    </w:p>
    <w:p w:rsidR="005C4750" w:rsidRPr="00050D5E" w:rsidRDefault="005C4750" w:rsidP="00F848C7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050D5E">
        <w:rPr>
          <w:rStyle w:val="c6c0"/>
          <w:sz w:val="28"/>
          <w:szCs w:val="28"/>
        </w:rPr>
        <w:t>Сегодня праздник наш любимый,</w:t>
      </w:r>
    </w:p>
    <w:p w:rsidR="005C4750" w:rsidRPr="00050D5E" w:rsidRDefault="005C4750" w:rsidP="00F848C7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050D5E">
        <w:rPr>
          <w:rStyle w:val="c6c0"/>
          <w:sz w:val="28"/>
          <w:szCs w:val="28"/>
        </w:rPr>
        <w:t>Веселый, добрый, нежный, милый.</w:t>
      </w:r>
    </w:p>
    <w:p w:rsidR="005C4750" w:rsidRPr="00050D5E" w:rsidRDefault="005C4750" w:rsidP="00F848C7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050D5E">
        <w:rPr>
          <w:rStyle w:val="c6c0"/>
          <w:sz w:val="28"/>
          <w:szCs w:val="28"/>
        </w:rPr>
        <w:t>Для мам мы песенки споем,</w:t>
      </w:r>
    </w:p>
    <w:p w:rsidR="005C4750" w:rsidRPr="00050D5E" w:rsidRDefault="005C4750" w:rsidP="00F848C7">
      <w:pPr>
        <w:pStyle w:val="c7c2"/>
        <w:shd w:val="clear" w:color="auto" w:fill="FFFFFF"/>
        <w:spacing w:line="360" w:lineRule="auto"/>
        <w:rPr>
          <w:rStyle w:val="c6c0"/>
          <w:sz w:val="28"/>
          <w:szCs w:val="28"/>
        </w:rPr>
      </w:pPr>
      <w:r w:rsidRPr="00050D5E">
        <w:rPr>
          <w:rStyle w:val="c6c0"/>
          <w:sz w:val="28"/>
          <w:szCs w:val="28"/>
        </w:rPr>
        <w:t>Станцуем и стихи прочтем.</w:t>
      </w:r>
    </w:p>
    <w:p w:rsidR="005C4750" w:rsidRPr="00050D5E" w:rsidRDefault="005C4750" w:rsidP="00F848C7">
      <w:pPr>
        <w:rPr>
          <w:rStyle w:val="c6c0"/>
          <w:b/>
          <w:bCs/>
          <w:sz w:val="28"/>
          <w:szCs w:val="28"/>
        </w:rPr>
      </w:pPr>
      <w:r w:rsidRPr="00050D5E">
        <w:rPr>
          <w:rStyle w:val="c6c0"/>
          <w:b/>
          <w:bCs/>
          <w:sz w:val="28"/>
          <w:szCs w:val="28"/>
        </w:rPr>
        <w:t>Песня «</w:t>
      </w:r>
      <w:r w:rsidRPr="00050D5E">
        <w:rPr>
          <w:b/>
          <w:bCs/>
          <w:sz w:val="28"/>
          <w:szCs w:val="28"/>
        </w:rPr>
        <w:t>Мама – первое слово</w:t>
      </w:r>
      <w:r>
        <w:rPr>
          <w:rStyle w:val="c6c0"/>
          <w:b/>
          <w:bCs/>
          <w:sz w:val="28"/>
          <w:szCs w:val="28"/>
        </w:rPr>
        <w:t xml:space="preserve">» </w:t>
      </w:r>
    </w:p>
    <w:p w:rsidR="005C4750" w:rsidRPr="00050D5E" w:rsidRDefault="005C4750" w:rsidP="00F848C7">
      <w:pPr>
        <w:rPr>
          <w:rStyle w:val="c6c0"/>
          <w:b/>
          <w:bCs/>
          <w:sz w:val="28"/>
          <w:szCs w:val="28"/>
        </w:rPr>
      </w:pPr>
    </w:p>
    <w:p w:rsidR="005C4750" w:rsidRPr="00050D5E" w:rsidRDefault="005C4750" w:rsidP="00F848C7">
      <w:pPr>
        <w:rPr>
          <w:rStyle w:val="c6c0"/>
          <w:b/>
          <w:bCs/>
          <w:sz w:val="28"/>
          <w:szCs w:val="28"/>
        </w:rPr>
      </w:pPr>
    </w:p>
    <w:p w:rsidR="005C4750" w:rsidRPr="00050D5E" w:rsidRDefault="005C4750" w:rsidP="00F848C7">
      <w:pPr>
        <w:pStyle w:val="c2c19c23"/>
        <w:shd w:val="clear" w:color="auto" w:fill="FFFFFF"/>
        <w:spacing w:line="360" w:lineRule="auto"/>
        <w:rPr>
          <w:rStyle w:val="c6c0c4"/>
          <w:b/>
          <w:bCs/>
          <w:sz w:val="28"/>
          <w:szCs w:val="28"/>
          <w:u w:val="single"/>
        </w:rPr>
      </w:pPr>
      <w:r w:rsidRPr="00050D5E">
        <w:rPr>
          <w:rStyle w:val="c6c0c4"/>
          <w:b/>
          <w:bCs/>
          <w:sz w:val="28"/>
          <w:szCs w:val="28"/>
          <w:u w:val="single"/>
        </w:rPr>
        <w:t>Ведущий 2:</w:t>
      </w:r>
    </w:p>
    <w:p w:rsidR="005C4750" w:rsidRPr="00EC7CB0" w:rsidRDefault="005C4750" w:rsidP="00F848C7">
      <w:pPr>
        <w:pStyle w:val="c2c19c23"/>
        <w:shd w:val="clear" w:color="auto" w:fill="FFFFFF"/>
        <w:spacing w:line="360" w:lineRule="auto"/>
        <w:rPr>
          <w:sz w:val="28"/>
          <w:szCs w:val="28"/>
        </w:rPr>
      </w:pPr>
      <w:r w:rsidRPr="00050D5E">
        <w:rPr>
          <w:rStyle w:val="c6c0c4"/>
          <w:b/>
          <w:bCs/>
          <w:sz w:val="28"/>
          <w:szCs w:val="28"/>
        </w:rPr>
        <w:t xml:space="preserve">- </w:t>
      </w:r>
      <w:r w:rsidRPr="00050D5E">
        <w:rPr>
          <w:rStyle w:val="c6c0"/>
          <w:sz w:val="28"/>
          <w:szCs w:val="28"/>
        </w:rPr>
        <w:t>О любви к своим мамам нам сейчас расскажут ребята.</w:t>
      </w:r>
    </w:p>
    <w:p w:rsidR="005C4750" w:rsidRPr="00050D5E" w:rsidRDefault="005C4750" w:rsidP="00BB7E1D">
      <w:pPr>
        <w:shd w:val="clear" w:color="auto" w:fill="FFFFFF"/>
        <w:spacing w:before="100" w:beforeAutospacing="1" w:after="100" w:afterAutospacing="1"/>
        <w:ind w:left="240"/>
        <w:rPr>
          <w:sz w:val="28"/>
          <w:szCs w:val="28"/>
        </w:rPr>
      </w:pPr>
      <w:r>
        <w:rPr>
          <w:rStyle w:val="c6c0"/>
          <w:sz w:val="28"/>
          <w:szCs w:val="28"/>
        </w:rPr>
        <w:t>1.</w:t>
      </w:r>
      <w:r w:rsidRPr="00050D5E">
        <w:rPr>
          <w:rStyle w:val="c6c0"/>
          <w:sz w:val="28"/>
          <w:szCs w:val="28"/>
        </w:rPr>
        <w:t xml:space="preserve"> Я маме своей помогаю: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В песочнице суп я сварю,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Я в луже кота постираю…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Как, мама, тебя я люблю!</w:t>
      </w:r>
    </w:p>
    <w:p w:rsidR="005C4750" w:rsidRPr="00050D5E" w:rsidRDefault="005C4750" w:rsidP="00BB7E1D">
      <w:pPr>
        <w:pStyle w:val="c2c19c23"/>
        <w:shd w:val="clear" w:color="auto" w:fill="FFFFFF"/>
        <w:rPr>
          <w:sz w:val="28"/>
          <w:szCs w:val="28"/>
        </w:rPr>
      </w:pPr>
      <w:r w:rsidRPr="00050D5E">
        <w:rPr>
          <w:sz w:val="28"/>
          <w:szCs w:val="28"/>
        </w:rPr>
        <w:br/>
      </w:r>
      <w:r w:rsidRPr="00050D5E">
        <w:rPr>
          <w:rStyle w:val="c6c0c4"/>
          <w:sz w:val="28"/>
          <w:szCs w:val="28"/>
        </w:rPr>
        <w:t>2</w:t>
      </w:r>
      <w:r>
        <w:rPr>
          <w:rStyle w:val="c6c0"/>
          <w:sz w:val="28"/>
          <w:szCs w:val="28"/>
        </w:rPr>
        <w:t>.</w:t>
      </w:r>
      <w:r w:rsidRPr="00050D5E">
        <w:rPr>
          <w:rStyle w:val="c6c0"/>
          <w:sz w:val="28"/>
          <w:szCs w:val="28"/>
        </w:rPr>
        <w:t>А я на обоях в прихожей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Мамули рисую портрет,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Братишка мне тоже поможет…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Мамуля, похож или нет?</w:t>
      </w:r>
    </w:p>
    <w:p w:rsidR="005C4750" w:rsidRPr="00050D5E" w:rsidRDefault="005C4750" w:rsidP="00BB7E1D">
      <w:pPr>
        <w:pStyle w:val="c2c19c23"/>
        <w:shd w:val="clear" w:color="auto" w:fill="FFFFFF"/>
        <w:rPr>
          <w:sz w:val="28"/>
          <w:szCs w:val="28"/>
        </w:rPr>
      </w:pPr>
      <w:r w:rsidRPr="00050D5E">
        <w:rPr>
          <w:sz w:val="28"/>
          <w:szCs w:val="28"/>
        </w:rPr>
        <w:br/>
      </w:r>
      <w:r w:rsidRPr="00050D5E">
        <w:rPr>
          <w:rStyle w:val="c6c0c4"/>
          <w:sz w:val="28"/>
          <w:szCs w:val="28"/>
        </w:rPr>
        <w:t xml:space="preserve">3. </w:t>
      </w:r>
      <w:r w:rsidRPr="00050D5E">
        <w:rPr>
          <w:rStyle w:val="c6c0"/>
          <w:sz w:val="28"/>
          <w:szCs w:val="28"/>
        </w:rPr>
        <w:t>Надену я мамино платье,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Лишь только обрежу длину,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Всем сразу вдруг станет понятно: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Люблю я лишь маму одну!</w:t>
      </w:r>
    </w:p>
    <w:p w:rsidR="005C4750" w:rsidRPr="00050D5E" w:rsidRDefault="005C4750" w:rsidP="00BB7E1D">
      <w:pPr>
        <w:shd w:val="clear" w:color="auto" w:fill="FFFFFF"/>
        <w:spacing w:before="100" w:beforeAutospacing="1" w:after="100" w:afterAutospacing="1"/>
        <w:ind w:left="240"/>
        <w:rPr>
          <w:sz w:val="28"/>
          <w:szCs w:val="28"/>
        </w:rPr>
      </w:pPr>
      <w:r>
        <w:rPr>
          <w:rStyle w:val="c6c0"/>
          <w:sz w:val="28"/>
          <w:szCs w:val="28"/>
        </w:rPr>
        <w:t>4.</w:t>
      </w:r>
      <w:r w:rsidRPr="00050D5E">
        <w:rPr>
          <w:rStyle w:val="c6c0"/>
          <w:sz w:val="28"/>
          <w:szCs w:val="28"/>
        </w:rPr>
        <w:t xml:space="preserve"> А я ей подарок готовлю-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На папином новом авто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Царапаю: «Маме – с любовью!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Тебя не заменит никто!»</w:t>
      </w:r>
    </w:p>
    <w:p w:rsidR="005C4750" w:rsidRPr="00050D5E" w:rsidRDefault="005C4750" w:rsidP="00BB7E1D">
      <w:pPr>
        <w:shd w:val="clear" w:color="auto" w:fill="FFFFFF"/>
        <w:spacing w:before="100" w:beforeAutospacing="1" w:after="100" w:afterAutospacing="1"/>
        <w:ind w:left="240"/>
        <w:rPr>
          <w:sz w:val="28"/>
          <w:szCs w:val="28"/>
        </w:rPr>
      </w:pPr>
      <w:r>
        <w:rPr>
          <w:rStyle w:val="c6c0"/>
          <w:sz w:val="28"/>
          <w:szCs w:val="28"/>
        </w:rPr>
        <w:t>5.</w:t>
      </w:r>
      <w:r w:rsidRPr="00050D5E">
        <w:rPr>
          <w:rStyle w:val="c6c0"/>
          <w:sz w:val="28"/>
          <w:szCs w:val="28"/>
        </w:rPr>
        <w:t xml:space="preserve"> А я твою новую шапку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В зайчонка тотчас превращу: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Пришью ему уши и лапки…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Подарок я сделать хочу!</w:t>
      </w:r>
    </w:p>
    <w:p w:rsidR="005C4750" w:rsidRPr="00050D5E" w:rsidRDefault="005C4750" w:rsidP="00BB7E1D">
      <w:pPr>
        <w:pStyle w:val="c2c19c23"/>
        <w:shd w:val="clear" w:color="auto" w:fill="FFFFFF"/>
        <w:rPr>
          <w:sz w:val="28"/>
          <w:szCs w:val="28"/>
        </w:rPr>
      </w:pPr>
      <w:r w:rsidRPr="00050D5E">
        <w:rPr>
          <w:sz w:val="28"/>
          <w:szCs w:val="28"/>
        </w:rPr>
        <w:br/>
      </w:r>
      <w:r>
        <w:rPr>
          <w:rStyle w:val="c6c0c4"/>
          <w:sz w:val="28"/>
          <w:szCs w:val="28"/>
        </w:rPr>
        <w:t xml:space="preserve">    6.</w:t>
      </w:r>
      <w:r w:rsidRPr="00050D5E">
        <w:rPr>
          <w:rStyle w:val="c6c0"/>
          <w:sz w:val="28"/>
          <w:szCs w:val="28"/>
        </w:rPr>
        <w:t xml:space="preserve"> А я вот подрался с Ванюшей –</w:t>
      </w:r>
      <w:r w:rsidRPr="00050D5E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050D5E">
        <w:rPr>
          <w:rStyle w:val="c6c0"/>
          <w:sz w:val="28"/>
          <w:szCs w:val="28"/>
        </w:rPr>
        <w:t>Под глазом огромный синяк.</w:t>
      </w:r>
      <w:r w:rsidRPr="00050D5E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050D5E">
        <w:rPr>
          <w:rStyle w:val="c6c0"/>
          <w:sz w:val="28"/>
          <w:szCs w:val="28"/>
        </w:rPr>
        <w:t>Сказал, что его мама лучше,</w:t>
      </w:r>
      <w:r w:rsidRPr="00050D5E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050D5E">
        <w:rPr>
          <w:rStyle w:val="c6c0"/>
          <w:sz w:val="28"/>
          <w:szCs w:val="28"/>
        </w:rPr>
        <w:t>Я с ним не согласен никак!</w:t>
      </w:r>
    </w:p>
    <w:p w:rsidR="005C4750" w:rsidRPr="00050D5E" w:rsidRDefault="005C4750" w:rsidP="00BB7E1D">
      <w:pPr>
        <w:shd w:val="clear" w:color="auto" w:fill="FFFFFF"/>
        <w:spacing w:before="100" w:beforeAutospacing="1" w:after="100" w:afterAutospacing="1"/>
        <w:ind w:left="360"/>
        <w:rPr>
          <w:sz w:val="28"/>
          <w:szCs w:val="28"/>
        </w:rPr>
      </w:pPr>
      <w:r>
        <w:rPr>
          <w:rStyle w:val="c6c0"/>
          <w:sz w:val="28"/>
          <w:szCs w:val="28"/>
        </w:rPr>
        <w:t>7.</w:t>
      </w:r>
      <w:r w:rsidRPr="00050D5E">
        <w:rPr>
          <w:rStyle w:val="c6c0"/>
          <w:sz w:val="28"/>
          <w:szCs w:val="28"/>
        </w:rPr>
        <w:t> Не будем мы спорить напрасно,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Мы мамочкам скажем своим,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Что дети их просто прекрасны…</w:t>
      </w:r>
      <w:r w:rsidRPr="00050D5E">
        <w:rPr>
          <w:sz w:val="28"/>
          <w:szCs w:val="28"/>
        </w:rPr>
        <w:br/>
      </w:r>
      <w:r w:rsidRPr="00050D5E">
        <w:rPr>
          <w:rStyle w:val="c6c0"/>
          <w:sz w:val="28"/>
          <w:szCs w:val="28"/>
        </w:rPr>
        <w:t>ВМЕСТЕ: Ведь мы никогда не шалим!</w:t>
      </w:r>
    </w:p>
    <w:p w:rsidR="005C4750" w:rsidRDefault="005C4750" w:rsidP="00BB7E1D">
      <w:pPr>
        <w:pStyle w:val="c2"/>
        <w:shd w:val="clear" w:color="auto" w:fill="FFFFFF"/>
        <w:rPr>
          <w:b/>
          <w:bCs/>
          <w:sz w:val="28"/>
          <w:szCs w:val="28"/>
          <w:u w:val="single"/>
        </w:rPr>
      </w:pPr>
      <w:r w:rsidRPr="00BB7E1D">
        <w:rPr>
          <w:b/>
          <w:bCs/>
          <w:sz w:val="28"/>
          <w:szCs w:val="28"/>
          <w:u w:val="single"/>
        </w:rPr>
        <w:t>Ведущий:</w:t>
      </w:r>
    </w:p>
    <w:p w:rsidR="005C4750" w:rsidRDefault="005C4750" w:rsidP="00EC7CB0">
      <w:pPr>
        <w:pStyle w:val="c2"/>
        <w:shd w:val="clear" w:color="auto" w:fill="FFFFFF"/>
        <w:rPr>
          <w:rStyle w:val="c6c0"/>
          <w:sz w:val="28"/>
          <w:szCs w:val="28"/>
        </w:rPr>
      </w:pPr>
      <w:r w:rsidRPr="00BB7E1D">
        <w:br/>
      </w:r>
      <w:r w:rsidRPr="00050D5E">
        <w:t>-</w:t>
      </w:r>
      <w:r w:rsidRPr="00050D5E">
        <w:rPr>
          <w:rStyle w:val="c6c0"/>
          <w:sz w:val="28"/>
          <w:szCs w:val="28"/>
        </w:rPr>
        <w:t>Дорогие мамы,  вас  спеша</w:t>
      </w:r>
      <w:r>
        <w:rPr>
          <w:rStyle w:val="c6c0"/>
          <w:sz w:val="28"/>
          <w:szCs w:val="28"/>
        </w:rPr>
        <w:t>т поздравить вас задорными  частушками</w:t>
      </w:r>
      <w:r w:rsidRPr="00050D5E">
        <w:rPr>
          <w:rStyle w:val="c6c0"/>
          <w:sz w:val="28"/>
          <w:szCs w:val="28"/>
        </w:rPr>
        <w:t>.</w:t>
      </w:r>
    </w:p>
    <w:p w:rsidR="005C4750" w:rsidRPr="00EC7CB0" w:rsidRDefault="005C4750" w:rsidP="00EC7CB0">
      <w:pPr>
        <w:pStyle w:val="c2"/>
        <w:shd w:val="clear" w:color="auto" w:fill="FFFFFF"/>
        <w:rPr>
          <w:rStyle w:val="c6c0c4"/>
          <w:sz w:val="28"/>
          <w:szCs w:val="28"/>
        </w:rPr>
      </w:pPr>
      <w:r>
        <w:rPr>
          <w:rStyle w:val="c6c0c4"/>
          <w:b/>
          <w:bCs/>
          <w:sz w:val="28"/>
          <w:szCs w:val="28"/>
          <w:u w:val="single"/>
        </w:rPr>
        <w:t xml:space="preserve">Частушки 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>Всем мамулям в этот день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Дарим мы частушки,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Чтобы мамочки у нас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Были веселушки!</w:t>
      </w:r>
    </w:p>
    <w:p w:rsidR="005C4750" w:rsidRPr="00050D5E" w:rsidRDefault="005C4750" w:rsidP="00F848C7">
      <w:pPr>
        <w:shd w:val="clear" w:color="auto" w:fill="FFFFFF"/>
        <w:spacing w:before="120" w:line="278" w:lineRule="exact"/>
        <w:ind w:right="1690"/>
        <w:rPr>
          <w:spacing w:val="-1"/>
          <w:sz w:val="28"/>
          <w:szCs w:val="28"/>
        </w:rPr>
      </w:pPr>
    </w:p>
    <w:p w:rsidR="005C4750" w:rsidRPr="00050D5E" w:rsidRDefault="005C4750" w:rsidP="00F848C7">
      <w:pPr>
        <w:spacing w:before="100" w:beforeAutospacing="1" w:after="100" w:afterAutospacing="1"/>
        <w:rPr>
          <w:sz w:val="28"/>
          <w:szCs w:val="28"/>
        </w:rPr>
      </w:pPr>
      <w:r w:rsidRPr="00050D5E">
        <w:rPr>
          <w:sz w:val="28"/>
          <w:szCs w:val="28"/>
        </w:rPr>
        <w:t>За меня не бойся, мама</w:t>
      </w:r>
      <w:r w:rsidRPr="00050D5E">
        <w:rPr>
          <w:sz w:val="28"/>
          <w:szCs w:val="28"/>
        </w:rPr>
        <w:br/>
        <w:t>Я со стула не свалюсь.</w:t>
      </w:r>
      <w:r w:rsidRPr="00050D5E">
        <w:rPr>
          <w:sz w:val="28"/>
          <w:szCs w:val="28"/>
        </w:rPr>
        <w:br/>
        <w:t>Ну и что, что я качаюсь,</w:t>
      </w:r>
      <w:r w:rsidRPr="00050D5E">
        <w:rPr>
          <w:sz w:val="28"/>
          <w:szCs w:val="28"/>
        </w:rPr>
        <w:br/>
        <w:t>Я за чашку ведь держусь!</w:t>
      </w:r>
    </w:p>
    <w:p w:rsidR="005C4750" w:rsidRPr="00050D5E" w:rsidRDefault="005C4750" w:rsidP="00F848C7">
      <w:pPr>
        <w:spacing w:before="100" w:beforeAutospacing="1" w:after="100" w:afterAutospacing="1"/>
        <w:rPr>
          <w:sz w:val="28"/>
          <w:szCs w:val="28"/>
        </w:rPr>
      </w:pPr>
      <w:r w:rsidRPr="00050D5E">
        <w:rPr>
          <w:sz w:val="28"/>
          <w:szCs w:val="28"/>
        </w:rPr>
        <w:t xml:space="preserve">  Причитает громко мама:</w:t>
      </w:r>
      <w:r w:rsidRPr="00050D5E">
        <w:rPr>
          <w:sz w:val="28"/>
          <w:szCs w:val="28"/>
        </w:rPr>
        <w:br/>
        <w:t>– Как меняется программа!</w:t>
      </w:r>
      <w:r w:rsidRPr="00050D5E">
        <w:rPr>
          <w:sz w:val="28"/>
          <w:szCs w:val="28"/>
        </w:rPr>
        <w:br/>
        <w:t>По тетрадкам сына Васи</w:t>
      </w:r>
      <w:r w:rsidRPr="00050D5E">
        <w:rPr>
          <w:sz w:val="28"/>
          <w:szCs w:val="28"/>
        </w:rPr>
        <w:br/>
        <w:t>Не пойму, в каком он классе.</w:t>
      </w:r>
    </w:p>
    <w:p w:rsidR="005C4750" w:rsidRPr="00050D5E" w:rsidRDefault="005C4750" w:rsidP="00F848C7">
      <w:pPr>
        <w:spacing w:before="100" w:beforeAutospacing="1" w:after="100" w:afterAutospacing="1"/>
        <w:rPr>
          <w:sz w:val="28"/>
          <w:szCs w:val="28"/>
        </w:rPr>
      </w:pPr>
      <w:r w:rsidRPr="00050D5E">
        <w:rPr>
          <w:sz w:val="28"/>
          <w:szCs w:val="28"/>
        </w:rPr>
        <w:t>– Дневника, сынок, не видно,</w:t>
      </w:r>
      <w:r w:rsidRPr="00050D5E">
        <w:rPr>
          <w:sz w:val="28"/>
          <w:szCs w:val="28"/>
        </w:rPr>
        <w:br/>
        <w:t>Потерял его опять?</w:t>
      </w:r>
      <w:r w:rsidRPr="00050D5E">
        <w:rPr>
          <w:sz w:val="28"/>
          <w:szCs w:val="28"/>
        </w:rPr>
        <w:br/>
        <w:t>– Нет, я дал его Серёге,</w:t>
      </w:r>
      <w:r w:rsidRPr="00050D5E">
        <w:rPr>
          <w:sz w:val="28"/>
          <w:szCs w:val="28"/>
        </w:rPr>
        <w:br/>
        <w:t>Своих предков попугать.</w:t>
      </w:r>
    </w:p>
    <w:p w:rsidR="005C4750" w:rsidRPr="00050D5E" w:rsidRDefault="005C4750" w:rsidP="00F848C7">
      <w:pPr>
        <w:jc w:val="both"/>
        <w:rPr>
          <w:sz w:val="28"/>
          <w:szCs w:val="28"/>
        </w:rPr>
      </w:pPr>
      <w:r w:rsidRPr="00050D5E">
        <w:rPr>
          <w:sz w:val="28"/>
          <w:szCs w:val="28"/>
        </w:rPr>
        <w:t>Наши мамы дорогие,</w:t>
      </w:r>
    </w:p>
    <w:p w:rsidR="005C4750" w:rsidRPr="00050D5E" w:rsidRDefault="005C4750" w:rsidP="00F848C7">
      <w:pPr>
        <w:jc w:val="both"/>
        <w:rPr>
          <w:sz w:val="28"/>
          <w:szCs w:val="28"/>
        </w:rPr>
      </w:pPr>
      <w:r w:rsidRPr="00050D5E">
        <w:rPr>
          <w:sz w:val="28"/>
          <w:szCs w:val="28"/>
        </w:rPr>
        <w:t>Вы за всё простите нас.</w:t>
      </w:r>
    </w:p>
    <w:p w:rsidR="005C4750" w:rsidRPr="00050D5E" w:rsidRDefault="005C4750" w:rsidP="00F848C7">
      <w:pPr>
        <w:jc w:val="both"/>
        <w:rPr>
          <w:sz w:val="28"/>
          <w:szCs w:val="28"/>
        </w:rPr>
      </w:pPr>
      <w:r w:rsidRPr="00050D5E">
        <w:rPr>
          <w:sz w:val="28"/>
          <w:szCs w:val="28"/>
        </w:rPr>
        <w:t xml:space="preserve">Посмотрите мы какие </w:t>
      </w:r>
    </w:p>
    <w:p w:rsidR="005C4750" w:rsidRPr="00050D5E" w:rsidRDefault="005C4750" w:rsidP="00F848C7">
      <w:pPr>
        <w:jc w:val="both"/>
        <w:rPr>
          <w:sz w:val="28"/>
          <w:szCs w:val="28"/>
        </w:rPr>
      </w:pPr>
      <w:r w:rsidRPr="00050D5E">
        <w:rPr>
          <w:sz w:val="28"/>
          <w:szCs w:val="28"/>
        </w:rPr>
        <w:t>Распрекрасные у вас.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    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>– Почему твои задачи</w:t>
      </w:r>
      <w:r w:rsidRPr="00050D5E">
        <w:rPr>
          <w:sz w:val="28"/>
          <w:szCs w:val="28"/>
        </w:rPr>
        <w:br/>
        <w:t>Решены опять отцом?</w:t>
      </w:r>
      <w:r w:rsidRPr="00050D5E">
        <w:rPr>
          <w:sz w:val="28"/>
          <w:szCs w:val="28"/>
        </w:rPr>
        <w:br/>
        <w:t>– Так ведь мама не успела</w:t>
      </w:r>
      <w:r w:rsidRPr="00050D5E">
        <w:rPr>
          <w:sz w:val="28"/>
          <w:szCs w:val="28"/>
        </w:rPr>
        <w:br/>
        <w:t>Занималась холодцом.</w:t>
      </w:r>
    </w:p>
    <w:p w:rsidR="005C4750" w:rsidRPr="00050D5E" w:rsidRDefault="005C4750" w:rsidP="00F848C7">
      <w:pPr>
        <w:rPr>
          <w:sz w:val="28"/>
          <w:szCs w:val="28"/>
        </w:rPr>
      </w:pP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Долго думали-решали: 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Что же маме подарить? 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И решили ей на праздник 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Всю посуду перемыть.</w:t>
      </w:r>
    </w:p>
    <w:p w:rsidR="005C4750" w:rsidRPr="00050D5E" w:rsidRDefault="005C4750" w:rsidP="00F848C7">
      <w:pPr>
        <w:rPr>
          <w:sz w:val="28"/>
          <w:szCs w:val="28"/>
        </w:rPr>
      </w:pP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>Пока мама на работе,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>Чтоб лицо украсить,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Её красною помадой 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>Можно губы красить.</w:t>
      </w:r>
    </w:p>
    <w:p w:rsidR="005C4750" w:rsidRPr="00050D5E" w:rsidRDefault="005C4750" w:rsidP="00F848C7">
      <w:pPr>
        <w:rPr>
          <w:sz w:val="28"/>
          <w:szCs w:val="28"/>
        </w:rPr>
      </w:pP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>Мы частушки петь кончаем,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Нашим мамам обещаем: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Будем добрыми расти,</w:t>
      </w:r>
    </w:p>
    <w:p w:rsidR="005C4750" w:rsidRPr="00050D5E" w:rsidRDefault="005C4750" w:rsidP="00F848C7">
      <w:pPr>
        <w:rPr>
          <w:sz w:val="28"/>
          <w:szCs w:val="28"/>
        </w:rPr>
      </w:pPr>
      <w:r w:rsidRPr="00050D5E">
        <w:rPr>
          <w:sz w:val="28"/>
          <w:szCs w:val="28"/>
        </w:rPr>
        <w:t xml:space="preserve"> Хорошо себя вести.</w:t>
      </w:r>
    </w:p>
    <w:p w:rsidR="005C4750" w:rsidRPr="00050D5E" w:rsidRDefault="005C4750" w:rsidP="00677B8A">
      <w:pPr>
        <w:rPr>
          <w:b/>
          <w:bCs/>
          <w:sz w:val="28"/>
          <w:szCs w:val="28"/>
          <w:u w:val="single"/>
        </w:rPr>
      </w:pPr>
      <w:r w:rsidRPr="00050D5E">
        <w:rPr>
          <w:b/>
          <w:bCs/>
          <w:sz w:val="28"/>
          <w:szCs w:val="28"/>
          <w:u w:val="single"/>
        </w:rPr>
        <w:t>Ведущий 1:</w:t>
      </w:r>
    </w:p>
    <w:p w:rsidR="005C4750" w:rsidRPr="00050D5E" w:rsidRDefault="005C4750" w:rsidP="00677B8A">
      <w:pPr>
        <w:rPr>
          <w:sz w:val="28"/>
          <w:szCs w:val="28"/>
        </w:rPr>
      </w:pPr>
      <w:r>
        <w:rPr>
          <w:sz w:val="28"/>
          <w:szCs w:val="28"/>
        </w:rPr>
        <w:t>- Дорогие мамы</w:t>
      </w:r>
      <w:r w:rsidRPr="00050D5E">
        <w:rPr>
          <w:sz w:val="28"/>
          <w:szCs w:val="28"/>
        </w:rPr>
        <w:t>, а сейчас</w:t>
      </w:r>
      <w:r>
        <w:rPr>
          <w:sz w:val="28"/>
          <w:szCs w:val="28"/>
        </w:rPr>
        <w:t xml:space="preserve"> мы вам   покажет  весёлую историю</w:t>
      </w:r>
      <w:r w:rsidRPr="00050D5E">
        <w:rPr>
          <w:sz w:val="28"/>
          <w:szCs w:val="28"/>
        </w:rPr>
        <w:t xml:space="preserve"> , которая  может  встретиться в школьной жизни. Называется она: </w:t>
      </w:r>
    </w:p>
    <w:p w:rsidR="005C4750" w:rsidRPr="00050D5E" w:rsidRDefault="005C4750" w:rsidP="00677B8A">
      <w:pPr>
        <w:rPr>
          <w:sz w:val="28"/>
          <w:szCs w:val="28"/>
        </w:rPr>
      </w:pPr>
      <w:r w:rsidRPr="00050D5E">
        <w:rPr>
          <w:rStyle w:val="c0c4"/>
          <w:b/>
          <w:bCs/>
          <w:sz w:val="28"/>
          <w:szCs w:val="28"/>
        </w:rPr>
        <w:t xml:space="preserve"> «Плохой предмет …»</w:t>
      </w:r>
    </w:p>
    <w:p w:rsidR="005C4750" w:rsidRPr="00050D5E" w:rsidRDefault="005C4750" w:rsidP="00677B8A">
      <w:pPr>
        <w:pStyle w:val="c2"/>
        <w:shd w:val="clear" w:color="auto" w:fill="FFFFFF"/>
        <w:spacing w:line="360" w:lineRule="auto"/>
        <w:rPr>
          <w:b/>
          <w:bCs/>
          <w:sz w:val="28"/>
          <w:szCs w:val="28"/>
          <w:u w:val="single"/>
        </w:rPr>
      </w:pPr>
      <w:r w:rsidRPr="00050D5E">
        <w:rPr>
          <w:rStyle w:val="c11c0"/>
          <w:b/>
          <w:bCs/>
          <w:sz w:val="28"/>
          <w:szCs w:val="28"/>
          <w:u w:val="single"/>
        </w:rPr>
        <w:t>Сын: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А я хороший ученик,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Посмотрите мой дневник,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Математика – «пять»,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Рисование – «пять»…</w:t>
      </w:r>
    </w:p>
    <w:p w:rsidR="005C4750" w:rsidRPr="00050D5E" w:rsidRDefault="005C4750" w:rsidP="00BB7E1D">
      <w:pPr>
        <w:pStyle w:val="c2"/>
        <w:shd w:val="clear" w:color="auto" w:fill="FFFFFF"/>
        <w:rPr>
          <w:b/>
          <w:bCs/>
          <w:sz w:val="28"/>
          <w:szCs w:val="28"/>
          <w:u w:val="single"/>
        </w:rPr>
      </w:pPr>
      <w:r w:rsidRPr="00050D5E">
        <w:rPr>
          <w:rStyle w:val="c11c0"/>
          <w:b/>
          <w:bCs/>
          <w:sz w:val="28"/>
          <w:szCs w:val="28"/>
          <w:u w:val="single"/>
        </w:rPr>
        <w:t>Мама: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Но постой, постой-ка,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А за что же двойка?</w:t>
      </w:r>
    </w:p>
    <w:p w:rsidR="005C4750" w:rsidRPr="00050D5E" w:rsidRDefault="005C4750" w:rsidP="00BB7E1D">
      <w:pPr>
        <w:pStyle w:val="c2"/>
        <w:shd w:val="clear" w:color="auto" w:fill="FFFFFF"/>
        <w:rPr>
          <w:b/>
          <w:bCs/>
          <w:sz w:val="28"/>
          <w:szCs w:val="28"/>
          <w:u w:val="single"/>
        </w:rPr>
      </w:pPr>
      <w:r w:rsidRPr="00050D5E">
        <w:rPr>
          <w:rStyle w:val="c0c11"/>
          <w:b/>
          <w:bCs/>
          <w:sz w:val="28"/>
          <w:szCs w:val="28"/>
          <w:u w:val="single"/>
        </w:rPr>
        <w:t>Сын: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А за поведение!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Не предмет – мучение.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Целый день сиди как пень,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Не дерись целый день,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Не шуми, не кричи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>И ногами не стучи.</w:t>
      </w:r>
    </w:p>
    <w:p w:rsidR="005C4750" w:rsidRPr="00050D5E" w:rsidRDefault="005C4750" w:rsidP="00BB7E1D">
      <w:pPr>
        <w:pStyle w:val="c2"/>
        <w:shd w:val="clear" w:color="auto" w:fill="FFFFFF"/>
        <w:rPr>
          <w:sz w:val="28"/>
          <w:szCs w:val="28"/>
        </w:rPr>
      </w:pPr>
      <w:r w:rsidRPr="00050D5E">
        <w:rPr>
          <w:rStyle w:val="c0"/>
          <w:sz w:val="28"/>
          <w:szCs w:val="28"/>
        </w:rPr>
        <w:t xml:space="preserve">То «нельзя» и это «нет» – </w:t>
      </w:r>
    </w:p>
    <w:p w:rsidR="005C4750" w:rsidRPr="00050D5E" w:rsidRDefault="005C4750" w:rsidP="00BB7E1D">
      <w:pPr>
        <w:rPr>
          <w:rStyle w:val="c0"/>
          <w:sz w:val="28"/>
          <w:szCs w:val="28"/>
        </w:rPr>
      </w:pPr>
      <w:r w:rsidRPr="00050D5E">
        <w:rPr>
          <w:rStyle w:val="c0"/>
          <w:sz w:val="28"/>
          <w:szCs w:val="28"/>
        </w:rPr>
        <w:t xml:space="preserve">Вот какой плохой предмет!                                                                                         </w:t>
      </w:r>
    </w:p>
    <w:p w:rsidR="005C4750" w:rsidRDefault="005C4750" w:rsidP="00677B8A">
      <w:pPr>
        <w:rPr>
          <w:sz w:val="28"/>
          <w:szCs w:val="28"/>
        </w:rPr>
      </w:pPr>
      <w:r w:rsidRPr="00050D5E">
        <w:rPr>
          <w:rStyle w:val="c0"/>
          <w:sz w:val="28"/>
          <w:szCs w:val="28"/>
          <w:u w:val="single"/>
        </w:rPr>
        <w:t> </w:t>
      </w:r>
      <w:r w:rsidRPr="00050D5E">
        <w:rPr>
          <w:rStyle w:val="Strong"/>
          <w:sz w:val="28"/>
          <w:szCs w:val="28"/>
          <w:u w:val="single"/>
        </w:rPr>
        <w:t>Ведущий 2</w:t>
      </w:r>
      <w:r w:rsidRPr="00050D5E">
        <w:rPr>
          <w:sz w:val="28"/>
          <w:szCs w:val="28"/>
        </w:rPr>
        <w:t>:</w:t>
      </w:r>
    </w:p>
    <w:p w:rsidR="005C4750" w:rsidRPr="00050D5E" w:rsidRDefault="005C4750" w:rsidP="00677B8A">
      <w:pPr>
        <w:rPr>
          <w:sz w:val="28"/>
          <w:szCs w:val="28"/>
        </w:rPr>
      </w:pPr>
    </w:p>
    <w:p w:rsidR="005C4750" w:rsidRPr="00050D5E" w:rsidRDefault="005C4750" w:rsidP="00677B8A">
      <w:pPr>
        <w:rPr>
          <w:sz w:val="28"/>
          <w:szCs w:val="28"/>
        </w:rPr>
      </w:pPr>
      <w:r w:rsidRPr="00050D5E">
        <w:rPr>
          <w:sz w:val="28"/>
          <w:szCs w:val="28"/>
        </w:rPr>
        <w:t>- Без мамы никогда бы не было на свете никого из нас. Мама делает всё для того, чтобы мы смогли спокойно учиться, играть и отдыхать.</w:t>
      </w:r>
    </w:p>
    <w:p w:rsidR="005C4750" w:rsidRPr="00050D5E" w:rsidRDefault="005C4750" w:rsidP="00677B8A">
      <w:pPr>
        <w:rPr>
          <w:sz w:val="28"/>
          <w:szCs w:val="28"/>
        </w:rPr>
      </w:pPr>
    </w:p>
    <w:p w:rsidR="005C4750" w:rsidRPr="00050D5E" w:rsidRDefault="005C4750" w:rsidP="00677B8A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050D5E">
        <w:rPr>
          <w:b/>
          <w:bCs/>
          <w:sz w:val="28"/>
          <w:szCs w:val="28"/>
        </w:rPr>
        <w:t>- А сейчас давайте поиграем в игру "Мамочка"</w:t>
      </w:r>
    </w:p>
    <w:p w:rsidR="005C4750" w:rsidRPr="00050D5E" w:rsidRDefault="005C4750" w:rsidP="00677B8A">
      <w:pPr>
        <w:spacing w:before="100" w:beforeAutospacing="1" w:after="100" w:afterAutospacing="1"/>
        <w:rPr>
          <w:sz w:val="28"/>
          <w:szCs w:val="28"/>
        </w:rPr>
      </w:pPr>
      <w:r w:rsidRPr="00050D5E">
        <w:rPr>
          <w:sz w:val="28"/>
          <w:szCs w:val="28"/>
        </w:rPr>
        <w:t xml:space="preserve"> Я буду задавать вопросы, а вы хором отвечайте "Мамочка"</w:t>
      </w:r>
    </w:p>
    <w:p w:rsidR="005C4750" w:rsidRPr="00050D5E" w:rsidRDefault="005C4750" w:rsidP="00677B8A">
      <w:pPr>
        <w:rPr>
          <w:i/>
          <w:iCs/>
          <w:sz w:val="28"/>
          <w:szCs w:val="28"/>
        </w:rPr>
      </w:pPr>
      <w:r w:rsidRPr="00050D5E">
        <w:rPr>
          <w:sz w:val="28"/>
          <w:szCs w:val="28"/>
        </w:rPr>
        <w:t>- Кто пришёл ко мне с утра?</w:t>
      </w:r>
      <w:r w:rsidRPr="00050D5E">
        <w:rPr>
          <w:sz w:val="28"/>
          <w:szCs w:val="28"/>
        </w:rPr>
        <w:br/>
        <w:t xml:space="preserve"> - Мамочка</w:t>
      </w:r>
      <w:r w:rsidRPr="00050D5E">
        <w:rPr>
          <w:i/>
          <w:iCs/>
          <w:sz w:val="28"/>
          <w:szCs w:val="28"/>
        </w:rPr>
        <w:t>. (Хором)</w:t>
      </w:r>
      <w:r w:rsidRPr="00050D5E">
        <w:rPr>
          <w:sz w:val="28"/>
          <w:szCs w:val="28"/>
        </w:rPr>
        <w:br/>
        <w:t xml:space="preserve"> - Кто сказал: «Вставать пора?»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Кашу кто успел сварить?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Чаю - в чашку мне  налить?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Кто косички мне заплёл?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Целый дом один подмёл?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Кто цветов в саду нарвал?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Кто меня поцеловал?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Кто ребячий любит смех?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  <w:r w:rsidRPr="00050D5E">
        <w:rPr>
          <w:sz w:val="28"/>
          <w:szCs w:val="28"/>
        </w:rPr>
        <w:br/>
        <w:t>- Кто на свете лучше всех?</w:t>
      </w:r>
      <w:r w:rsidRPr="00050D5E">
        <w:rPr>
          <w:sz w:val="28"/>
          <w:szCs w:val="28"/>
        </w:rPr>
        <w:br/>
        <w:t>- Мамочка.</w:t>
      </w:r>
      <w:r w:rsidRPr="00050D5E">
        <w:rPr>
          <w:i/>
          <w:iCs/>
          <w:sz w:val="28"/>
          <w:szCs w:val="28"/>
        </w:rPr>
        <w:t xml:space="preserve"> (Хором)</w:t>
      </w:r>
    </w:p>
    <w:p w:rsidR="005C4750" w:rsidRPr="00050D5E" w:rsidRDefault="005C4750" w:rsidP="00677B8A">
      <w:pPr>
        <w:rPr>
          <w:i/>
          <w:iCs/>
          <w:sz w:val="28"/>
          <w:szCs w:val="28"/>
        </w:rPr>
      </w:pPr>
    </w:p>
    <w:p w:rsidR="005C4750" w:rsidRPr="00050D5E" w:rsidRDefault="005C4750" w:rsidP="00677B8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Танец </w:t>
      </w:r>
    </w:p>
    <w:p w:rsidR="005C4750" w:rsidRPr="00050D5E" w:rsidRDefault="005C4750" w:rsidP="00677B8A">
      <w:pPr>
        <w:rPr>
          <w:b/>
          <w:bCs/>
          <w:sz w:val="28"/>
          <w:szCs w:val="28"/>
        </w:rPr>
      </w:pPr>
    </w:p>
    <w:p w:rsidR="005C4750" w:rsidRPr="00050D5E" w:rsidRDefault="005C4750" w:rsidP="00677B8A">
      <w:pPr>
        <w:rPr>
          <w:b/>
          <w:bCs/>
          <w:sz w:val="28"/>
          <w:szCs w:val="28"/>
          <w:u w:val="single"/>
        </w:rPr>
      </w:pPr>
      <w:r w:rsidRPr="00050D5E">
        <w:rPr>
          <w:b/>
          <w:bCs/>
          <w:sz w:val="28"/>
          <w:szCs w:val="28"/>
          <w:u w:val="single"/>
        </w:rPr>
        <w:t>Ведущий 1:</w:t>
      </w:r>
    </w:p>
    <w:p w:rsidR="005C4750" w:rsidRPr="00050D5E" w:rsidRDefault="005C4750" w:rsidP="00677B8A">
      <w:pPr>
        <w:rPr>
          <w:sz w:val="28"/>
          <w:szCs w:val="28"/>
        </w:rPr>
      </w:pPr>
    </w:p>
    <w:p w:rsidR="005C4750" w:rsidRPr="00050D5E" w:rsidRDefault="005C4750" w:rsidP="00677B8A">
      <w:pPr>
        <w:rPr>
          <w:sz w:val="28"/>
          <w:szCs w:val="28"/>
        </w:rPr>
      </w:pPr>
      <w:r w:rsidRPr="00050D5E">
        <w:rPr>
          <w:sz w:val="28"/>
          <w:szCs w:val="28"/>
        </w:rPr>
        <w:t>На свете добрых слов немало,</w:t>
      </w:r>
    </w:p>
    <w:p w:rsidR="005C4750" w:rsidRPr="00050D5E" w:rsidRDefault="005C4750" w:rsidP="00677B8A">
      <w:pPr>
        <w:rPr>
          <w:sz w:val="28"/>
          <w:szCs w:val="28"/>
        </w:rPr>
      </w:pPr>
      <w:r w:rsidRPr="00050D5E">
        <w:rPr>
          <w:sz w:val="28"/>
          <w:szCs w:val="28"/>
        </w:rPr>
        <w:t>Но всех добрее и важней одно:</w:t>
      </w:r>
    </w:p>
    <w:p w:rsidR="005C4750" w:rsidRPr="00050D5E" w:rsidRDefault="005C4750" w:rsidP="00677B8A">
      <w:pPr>
        <w:rPr>
          <w:sz w:val="28"/>
          <w:szCs w:val="28"/>
        </w:rPr>
      </w:pPr>
      <w:r w:rsidRPr="00050D5E">
        <w:rPr>
          <w:sz w:val="28"/>
          <w:szCs w:val="28"/>
        </w:rPr>
        <w:t>Из двух слогов простое слово: «мама»</w:t>
      </w:r>
    </w:p>
    <w:p w:rsidR="005C4750" w:rsidRPr="00050D5E" w:rsidRDefault="005C4750" w:rsidP="00677B8A">
      <w:pPr>
        <w:rPr>
          <w:rStyle w:val="Strong"/>
          <w:sz w:val="28"/>
          <w:szCs w:val="28"/>
        </w:rPr>
      </w:pPr>
      <w:r w:rsidRPr="00050D5E">
        <w:rPr>
          <w:sz w:val="28"/>
          <w:szCs w:val="28"/>
        </w:rPr>
        <w:t>И нету слов дороже, чем оно.</w:t>
      </w:r>
      <w:r w:rsidRPr="00050D5E">
        <w:rPr>
          <w:rStyle w:val="Strong"/>
          <w:sz w:val="28"/>
          <w:szCs w:val="28"/>
        </w:rPr>
        <w:t xml:space="preserve"> </w:t>
      </w:r>
    </w:p>
    <w:p w:rsidR="005C4750" w:rsidRPr="00050D5E" w:rsidRDefault="005C4750" w:rsidP="00677B8A">
      <w:pPr>
        <w:rPr>
          <w:rStyle w:val="Strong"/>
          <w:sz w:val="28"/>
          <w:szCs w:val="28"/>
        </w:rPr>
      </w:pPr>
    </w:p>
    <w:p w:rsidR="005C4750" w:rsidRPr="00050D5E" w:rsidRDefault="005C4750" w:rsidP="00677B8A">
      <w:pPr>
        <w:rPr>
          <w:rStyle w:val="Strong"/>
          <w:sz w:val="28"/>
          <w:szCs w:val="28"/>
        </w:rPr>
      </w:pPr>
      <w:r w:rsidRPr="00050D5E">
        <w:rPr>
          <w:rStyle w:val="Strong"/>
          <w:sz w:val="28"/>
          <w:szCs w:val="28"/>
        </w:rPr>
        <w:t>Песн</w:t>
      </w:r>
      <w:r>
        <w:rPr>
          <w:rStyle w:val="Strong"/>
          <w:sz w:val="28"/>
          <w:szCs w:val="28"/>
        </w:rPr>
        <w:t xml:space="preserve">я о маме. </w:t>
      </w:r>
    </w:p>
    <w:p w:rsidR="005C4750" w:rsidRPr="00050D5E" w:rsidRDefault="005C4750" w:rsidP="00677B8A">
      <w:pPr>
        <w:rPr>
          <w:rStyle w:val="Strong"/>
          <w:sz w:val="28"/>
          <w:szCs w:val="28"/>
        </w:rPr>
      </w:pPr>
    </w:p>
    <w:p w:rsidR="005C4750" w:rsidRPr="00050D5E" w:rsidRDefault="005C4750" w:rsidP="00677B8A">
      <w:pPr>
        <w:rPr>
          <w:rStyle w:val="Strong"/>
          <w:b w:val="0"/>
          <w:bCs w:val="0"/>
          <w:sz w:val="28"/>
          <w:szCs w:val="28"/>
        </w:rPr>
      </w:pPr>
      <w:r w:rsidRPr="00050D5E">
        <w:rPr>
          <w:rStyle w:val="Strong"/>
          <w:sz w:val="28"/>
          <w:szCs w:val="28"/>
          <w:u w:val="single"/>
        </w:rPr>
        <w:t>Ведущий 2:</w:t>
      </w:r>
      <w:r w:rsidRPr="00050D5E">
        <w:rPr>
          <w:rStyle w:val="Strong"/>
          <w:sz w:val="28"/>
          <w:szCs w:val="28"/>
        </w:rPr>
        <w:t xml:space="preserve"> </w:t>
      </w:r>
      <w:r w:rsidRPr="00050D5E">
        <w:rPr>
          <w:rStyle w:val="Strong"/>
          <w:b w:val="0"/>
          <w:bCs w:val="0"/>
          <w:sz w:val="28"/>
          <w:szCs w:val="28"/>
        </w:rPr>
        <w:t xml:space="preserve">-Сценка «3 мамы». </w:t>
      </w:r>
    </w:p>
    <w:p w:rsidR="005C4750" w:rsidRPr="00050D5E" w:rsidRDefault="005C4750" w:rsidP="00677B8A">
      <w:pPr>
        <w:rPr>
          <w:rStyle w:val="Strong"/>
          <w:b w:val="0"/>
          <w:bCs w:val="0"/>
          <w:sz w:val="28"/>
          <w:szCs w:val="28"/>
        </w:rPr>
      </w:pPr>
      <w:r w:rsidRPr="00050D5E">
        <w:rPr>
          <w:rStyle w:val="Strong"/>
          <w:b w:val="0"/>
          <w:bCs w:val="0"/>
          <w:sz w:val="28"/>
          <w:szCs w:val="28"/>
        </w:rPr>
        <w:t xml:space="preserve"> </w:t>
      </w:r>
    </w:p>
    <w:p w:rsidR="005C4750" w:rsidRPr="00050D5E" w:rsidRDefault="005C4750" w:rsidP="00677B8A">
      <w:pPr>
        <w:rPr>
          <w:rStyle w:val="Strong"/>
          <w:b w:val="0"/>
          <w:bCs w:val="0"/>
          <w:sz w:val="28"/>
          <w:szCs w:val="28"/>
        </w:rPr>
      </w:pPr>
      <w:r w:rsidRPr="00050D5E">
        <w:rPr>
          <w:rStyle w:val="Strong"/>
          <w:b w:val="0"/>
          <w:bCs w:val="0"/>
          <w:sz w:val="28"/>
          <w:szCs w:val="28"/>
        </w:rPr>
        <w:t xml:space="preserve"> </w:t>
      </w:r>
      <w:r w:rsidRPr="00EC7CB0">
        <w:rPr>
          <w:rStyle w:val="Strong"/>
          <w:sz w:val="28"/>
          <w:szCs w:val="28"/>
        </w:rPr>
        <w:t xml:space="preserve">Стихотворение </w:t>
      </w:r>
      <w:r w:rsidRPr="00050D5E">
        <w:rPr>
          <w:rStyle w:val="Strong"/>
          <w:b w:val="0"/>
          <w:bCs w:val="0"/>
          <w:sz w:val="28"/>
          <w:szCs w:val="28"/>
        </w:rPr>
        <w:t>– шутка «Хозяйка»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Ох, устала я, устала.</w:t>
      </w:r>
      <w:r w:rsidRPr="00BB7E1D">
        <w:rPr>
          <w:color w:val="333333"/>
          <w:sz w:val="28"/>
          <w:szCs w:val="28"/>
        </w:rPr>
        <w:br/>
        <w:t>По хозяйству хлопотала:</w:t>
      </w:r>
      <w:r w:rsidRPr="00BB7E1D">
        <w:rPr>
          <w:color w:val="333333"/>
          <w:sz w:val="28"/>
          <w:szCs w:val="28"/>
        </w:rPr>
        <w:br/>
        <w:t>Дом большой, а я одна,</w:t>
      </w:r>
      <w:r w:rsidRPr="00BB7E1D">
        <w:rPr>
          <w:color w:val="333333"/>
          <w:sz w:val="28"/>
          <w:szCs w:val="28"/>
        </w:rPr>
        <w:br/>
        <w:t>Ох, болит моя спина.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         Час возилась я со стиркой –</w:t>
      </w:r>
      <w:r w:rsidRPr="00BB7E1D">
        <w:rPr>
          <w:color w:val="333333"/>
          <w:sz w:val="28"/>
          <w:szCs w:val="28"/>
        </w:rPr>
        <w:br/>
        <w:t>         Получилось платье с дыркой,</w:t>
      </w:r>
      <w:r w:rsidRPr="00BB7E1D">
        <w:rPr>
          <w:color w:val="333333"/>
          <w:sz w:val="28"/>
          <w:szCs w:val="28"/>
        </w:rPr>
        <w:br/>
        <w:t>         Села штопать я в углу –</w:t>
      </w:r>
      <w:r w:rsidRPr="00BB7E1D">
        <w:rPr>
          <w:color w:val="333333"/>
          <w:sz w:val="28"/>
          <w:szCs w:val="28"/>
        </w:rPr>
        <w:br/>
        <w:t>         Укололась об иглу.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Я посуду мыла, мыла,</w:t>
      </w:r>
      <w:r w:rsidRPr="00BB7E1D">
        <w:rPr>
          <w:color w:val="333333"/>
          <w:sz w:val="28"/>
          <w:szCs w:val="28"/>
        </w:rPr>
        <w:br/>
        <w:t>Чашку мамину разбила.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Пол скоблила добела.</w:t>
      </w:r>
      <w:r w:rsidRPr="00BB7E1D">
        <w:rPr>
          <w:color w:val="333333"/>
          <w:sz w:val="28"/>
          <w:szCs w:val="28"/>
        </w:rPr>
        <w:br/>
        <w:t>Бац! Варенье пролила.</w:t>
      </w:r>
      <w:r w:rsidRPr="00BB7E1D">
        <w:rPr>
          <w:color w:val="333333"/>
          <w:sz w:val="28"/>
          <w:szCs w:val="28"/>
        </w:rPr>
        <w:br/>
        <w:t>        Ох, устала я, устала,</w:t>
      </w:r>
      <w:r w:rsidRPr="00BB7E1D">
        <w:rPr>
          <w:color w:val="333333"/>
          <w:sz w:val="28"/>
          <w:szCs w:val="28"/>
        </w:rPr>
        <w:br/>
        <w:t>        По хозяйству хлопотала.</w:t>
      </w:r>
    </w:p>
    <w:p w:rsidR="005C4750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Все: Если надо что помочь –</w:t>
      </w:r>
      <w:r w:rsidRPr="00BB7E1D">
        <w:rPr>
          <w:color w:val="333333"/>
          <w:sz w:val="28"/>
          <w:szCs w:val="28"/>
        </w:rPr>
        <w:br/>
        <w:t>Позовите, мы не прочь!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</w:p>
    <w:p w:rsidR="005C4750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 Уч-ся:  (мальчики)                      Э. Успенский      </w:t>
      </w:r>
    </w:p>
    <w:p w:rsidR="005C4750" w:rsidRPr="00BB7E1D" w:rsidRDefault="005C4750" w:rsidP="00BB7E1D">
      <w:pPr>
        <w:shd w:val="clear" w:color="auto" w:fill="FFFFFF"/>
        <w:spacing w:before="150" w:after="225" w:line="240" w:lineRule="atLeast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 Если был бы я девчонкой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1. </w:t>
      </w:r>
      <w:r w:rsidRPr="00BB7E1D">
        <w:rPr>
          <w:color w:val="333333"/>
          <w:sz w:val="28"/>
          <w:szCs w:val="28"/>
        </w:rPr>
        <w:t>Если был бы я девчонкой -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Я бы время не терял!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Я б на улице не прыгал,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Я б рубашки постирал.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2. А я </w:t>
      </w:r>
      <w:r w:rsidRPr="00BB7E1D">
        <w:rPr>
          <w:color w:val="333333"/>
          <w:sz w:val="28"/>
          <w:szCs w:val="28"/>
        </w:rPr>
        <w:t>бы вымыл в кухне пол,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Я бы в комнате подмёл,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Перемыл бы чашки, ложки,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Сам начистил бы картошки,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Все свои игрушки сам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Я б расставил по местам!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3. </w:t>
      </w:r>
      <w:r w:rsidRPr="00BB7E1D">
        <w:rPr>
          <w:color w:val="333333"/>
          <w:sz w:val="28"/>
          <w:szCs w:val="28"/>
        </w:rPr>
        <w:t>Отчего я не девчонка?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Я бы маме так помог!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Мама сразу бы сказала:</w:t>
      </w:r>
    </w:p>
    <w:p w:rsidR="005C4750" w:rsidRPr="00BB7E1D" w:rsidRDefault="005C4750" w:rsidP="00BB7E1D">
      <w:pPr>
        <w:shd w:val="clear" w:color="auto" w:fill="FFFFFF"/>
        <w:spacing w:before="150" w:after="225"/>
        <w:rPr>
          <w:rStyle w:val="Strong"/>
          <w:b w:val="0"/>
          <w:bCs w:val="0"/>
          <w:color w:val="333333"/>
          <w:sz w:val="28"/>
          <w:szCs w:val="28"/>
        </w:rPr>
      </w:pPr>
      <w:r w:rsidRPr="00BB7E1D">
        <w:rPr>
          <w:color w:val="333333"/>
          <w:sz w:val="28"/>
          <w:szCs w:val="28"/>
        </w:rPr>
        <w:t>«Молодчина ты, сынок!»</w:t>
      </w:r>
    </w:p>
    <w:p w:rsidR="005C4750" w:rsidRPr="00050D5E" w:rsidRDefault="005C4750" w:rsidP="00677B8A">
      <w:pPr>
        <w:rPr>
          <w:rStyle w:val="Strong"/>
          <w:b w:val="0"/>
          <w:bCs w:val="0"/>
          <w:sz w:val="28"/>
          <w:szCs w:val="28"/>
        </w:rPr>
      </w:pPr>
    </w:p>
    <w:p w:rsidR="005C4750" w:rsidRPr="00050D5E" w:rsidRDefault="005C4750" w:rsidP="00677B8A">
      <w:pPr>
        <w:rPr>
          <w:rStyle w:val="Strong"/>
          <w:sz w:val="28"/>
          <w:szCs w:val="28"/>
        </w:rPr>
      </w:pPr>
      <w:r w:rsidRPr="00050D5E">
        <w:rPr>
          <w:rStyle w:val="Strong"/>
          <w:sz w:val="28"/>
          <w:szCs w:val="28"/>
        </w:rPr>
        <w:t>Песня</w:t>
      </w:r>
      <w:r>
        <w:rPr>
          <w:rStyle w:val="Strong"/>
          <w:sz w:val="28"/>
          <w:szCs w:val="28"/>
        </w:rPr>
        <w:t xml:space="preserve"> 3 класс</w:t>
      </w:r>
    </w:p>
    <w:p w:rsidR="005C4750" w:rsidRPr="00050D5E" w:rsidRDefault="005C4750" w:rsidP="00677B8A">
      <w:pPr>
        <w:rPr>
          <w:rStyle w:val="Strong"/>
          <w:sz w:val="28"/>
          <w:szCs w:val="28"/>
        </w:rPr>
      </w:pPr>
    </w:p>
    <w:p w:rsidR="005C4750" w:rsidRPr="00BB7E1D" w:rsidRDefault="005C4750" w:rsidP="00677B8A">
      <w:pPr>
        <w:rPr>
          <w:rStyle w:val="Strong"/>
          <w:sz w:val="28"/>
          <w:szCs w:val="28"/>
        </w:rPr>
      </w:pPr>
      <w:r w:rsidRPr="00050D5E">
        <w:rPr>
          <w:rStyle w:val="Strong"/>
          <w:sz w:val="28"/>
          <w:szCs w:val="28"/>
        </w:rPr>
        <w:t>Танец</w:t>
      </w:r>
    </w:p>
    <w:p w:rsidR="005C4750" w:rsidRPr="00BB7E1D" w:rsidRDefault="005C4750" w:rsidP="00677B8A">
      <w:pPr>
        <w:rPr>
          <w:rStyle w:val="Strong"/>
          <w:sz w:val="28"/>
          <w:szCs w:val="28"/>
        </w:rPr>
      </w:pPr>
    </w:p>
    <w:p w:rsidR="005C4750" w:rsidRDefault="005C4750" w:rsidP="00B50AC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Игра с мамами « Сварим кашу ».</w:t>
      </w:r>
    </w:p>
    <w:p w:rsidR="005C4750" w:rsidRDefault="005C4750" w:rsidP="00B50ACF">
      <w:pPr>
        <w:rPr>
          <w:b/>
          <w:bCs/>
          <w:sz w:val="28"/>
          <w:szCs w:val="28"/>
        </w:rPr>
      </w:pP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 xml:space="preserve">Читается стихотворение, в котором перечисляются продукты. 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50ACF">
        <w:rPr>
          <w:b/>
          <w:bCs/>
          <w:sz w:val="28"/>
          <w:szCs w:val="28"/>
        </w:rPr>
        <w:t>Если названный продукт ну</w:t>
      </w:r>
      <w:r>
        <w:rPr>
          <w:b/>
          <w:bCs/>
          <w:sz w:val="28"/>
          <w:szCs w:val="28"/>
        </w:rPr>
        <w:t>жен для приготовления каши, мамы</w:t>
      </w:r>
      <w:r w:rsidRPr="00B50ACF">
        <w:rPr>
          <w:b/>
          <w:bCs/>
          <w:sz w:val="28"/>
          <w:szCs w:val="28"/>
        </w:rPr>
        <w:t xml:space="preserve"> говорят «ДА», если не нужен – «НЕТ».</w:t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 xml:space="preserve">          Сорока – белобока</w:t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ab/>
        <w:t>Задумала кашу варить,</w:t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ab/>
        <w:t>Чтобы деток накормить.</w:t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ab/>
        <w:t>На рынок пошла</w:t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ab/>
        <w:t>И вот, что взяла..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Парное молоко </w:t>
      </w:r>
      <w:r w:rsidRPr="00B50ACF">
        <w:rPr>
          <w:b/>
          <w:bCs/>
          <w:sz w:val="28"/>
          <w:szCs w:val="28"/>
        </w:rPr>
        <w:t>– 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Куриное яйцо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Крупа манная – </w:t>
      </w:r>
      <w:r w:rsidRPr="00B50ACF">
        <w:rPr>
          <w:b/>
          <w:bCs/>
          <w:sz w:val="28"/>
          <w:szCs w:val="28"/>
        </w:rPr>
        <w:t>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Капуста кочанная  -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Солёный огурец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Мясной холодец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Сахар  да соль </w:t>
      </w:r>
      <w:r w:rsidRPr="00B50ACF">
        <w:rPr>
          <w:b/>
          <w:bCs/>
          <w:sz w:val="28"/>
          <w:szCs w:val="28"/>
        </w:rPr>
        <w:t>– 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Белая фасоль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Масло топлёное – </w:t>
      </w:r>
      <w:r w:rsidRPr="00B50ACF">
        <w:rPr>
          <w:b/>
          <w:bCs/>
          <w:sz w:val="28"/>
          <w:szCs w:val="28"/>
        </w:rPr>
        <w:t>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Рыбка солёная – </w:t>
      </w:r>
      <w:r w:rsidRPr="00B50ACF">
        <w:rPr>
          <w:b/>
          <w:bCs/>
          <w:sz w:val="28"/>
          <w:szCs w:val="28"/>
        </w:rPr>
        <w:t>нет!</w:t>
      </w:r>
    </w:p>
    <w:p w:rsidR="005C4750" w:rsidRDefault="005C4750" w:rsidP="00B50ACF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Лавровый лист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Китайский рис – </w:t>
      </w:r>
      <w:r w:rsidRPr="00B50ACF">
        <w:rPr>
          <w:b/>
          <w:bCs/>
          <w:sz w:val="28"/>
          <w:szCs w:val="28"/>
        </w:rPr>
        <w:t>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Чернослив да изюм – </w:t>
      </w:r>
      <w:r w:rsidRPr="00B50ACF">
        <w:rPr>
          <w:b/>
          <w:bCs/>
          <w:sz w:val="28"/>
          <w:szCs w:val="28"/>
        </w:rPr>
        <w:t>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Шоколадный лукум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Перец болгарский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Соус татарский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Клубничное варенье – </w:t>
      </w:r>
      <w:r w:rsidRPr="00B50ACF">
        <w:rPr>
          <w:b/>
          <w:bCs/>
          <w:sz w:val="28"/>
          <w:szCs w:val="28"/>
        </w:rPr>
        <w:t>да!</w:t>
      </w:r>
    </w:p>
    <w:p w:rsidR="005C4750" w:rsidRPr="00B50ACF" w:rsidRDefault="005C4750" w:rsidP="00B50ACF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Бисквитное печенье – </w:t>
      </w:r>
      <w:r w:rsidRPr="00B50ACF">
        <w:rPr>
          <w:b/>
          <w:bCs/>
          <w:sz w:val="28"/>
          <w:szCs w:val="28"/>
        </w:rPr>
        <w:t>нет!</w:t>
      </w:r>
    </w:p>
    <w:p w:rsidR="005C4750" w:rsidRPr="00BB7E1D" w:rsidRDefault="005C4750" w:rsidP="00677B8A">
      <w:pPr>
        <w:rPr>
          <w:rStyle w:val="Strong"/>
          <w:sz w:val="28"/>
          <w:szCs w:val="28"/>
        </w:rPr>
      </w:pPr>
    </w:p>
    <w:p w:rsidR="005C4750" w:rsidRPr="00050D5E" w:rsidRDefault="005C4750" w:rsidP="00677B8A">
      <w:pPr>
        <w:rPr>
          <w:rStyle w:val="Strong"/>
          <w:sz w:val="28"/>
          <w:szCs w:val="28"/>
        </w:rPr>
      </w:pPr>
    </w:p>
    <w:p w:rsidR="005C4750" w:rsidRPr="00050D5E" w:rsidRDefault="005C4750" w:rsidP="00677B8A">
      <w:pPr>
        <w:rPr>
          <w:rStyle w:val="Strong"/>
          <w:sz w:val="28"/>
          <w:szCs w:val="28"/>
        </w:rPr>
      </w:pPr>
      <w:r w:rsidRPr="00050D5E">
        <w:rPr>
          <w:rStyle w:val="Strong"/>
          <w:sz w:val="28"/>
          <w:szCs w:val="28"/>
        </w:rPr>
        <w:t>Песня</w:t>
      </w:r>
    </w:p>
    <w:p w:rsidR="005C4750" w:rsidRPr="00050D5E" w:rsidRDefault="005C4750" w:rsidP="00677B8A">
      <w:pPr>
        <w:rPr>
          <w:rStyle w:val="Strong"/>
          <w:sz w:val="28"/>
          <w:szCs w:val="28"/>
        </w:rPr>
      </w:pPr>
    </w:p>
    <w:p w:rsidR="005C4750" w:rsidRDefault="005C4750" w:rsidP="00677B8A">
      <w:pPr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 xml:space="preserve">Сценка «День помощи родителям» </w:t>
      </w:r>
    </w:p>
    <w:p w:rsidR="005C4750" w:rsidRDefault="005C4750" w:rsidP="00677B8A">
      <w:pPr>
        <w:rPr>
          <w:rStyle w:val="Strong"/>
          <w:sz w:val="28"/>
          <w:szCs w:val="28"/>
        </w:rPr>
      </w:pP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"/>
          <w:sz w:val="28"/>
          <w:szCs w:val="28"/>
        </w:rPr>
        <w:t>Витя усердно подметает пол, напевая “ В траве сидел кузнечик”. В дверь входит одетая мама, в руках сумки, ключи во рту. Смотрит на сына круглыми глазами и, испуганно роняя ключи, спрашивает: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Мама:</w:t>
      </w:r>
      <w:r w:rsidRPr="005C6DD0">
        <w:rPr>
          <w:rStyle w:val="c6c0"/>
          <w:sz w:val="28"/>
          <w:szCs w:val="28"/>
        </w:rPr>
        <w:t> Витя? Что случилось?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Ничего!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Мама:</w:t>
      </w:r>
      <w:r w:rsidRPr="005C6DD0">
        <w:rPr>
          <w:rStyle w:val="c6c0"/>
          <w:sz w:val="28"/>
          <w:szCs w:val="28"/>
        </w:rPr>
        <w:t> Как ничего! А почему ты подметаешь пол?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(напевая кузнечика) А потому, что он был грязный.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Мама:</w:t>
      </w:r>
      <w:r w:rsidRPr="005C6DD0">
        <w:rPr>
          <w:rStyle w:val="c6c0"/>
          <w:sz w:val="28"/>
          <w:szCs w:val="28"/>
        </w:rPr>
        <w:t> (раздеваясь) Витя, я умоляю тебя, скажи мне,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Мама:</w:t>
      </w:r>
      <w:r w:rsidRPr="005C6DD0">
        <w:rPr>
          <w:rStyle w:val="c6c0"/>
          <w:sz w:val="28"/>
          <w:szCs w:val="28"/>
        </w:rPr>
        <w:t> (осматривает комнату) Ты и пыль вытер ( говорит это удивлённо и испуганно).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(гордо и радостно) Вытер!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Мама: </w:t>
      </w:r>
      <w:r w:rsidRPr="005C6DD0">
        <w:rPr>
          <w:rStyle w:val="c6c0"/>
          <w:sz w:val="28"/>
          <w:szCs w:val="28"/>
        </w:rPr>
        <w:t>Сам!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Сам!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Мама: </w:t>
      </w:r>
      <w:r w:rsidRPr="005C6DD0">
        <w:rPr>
          <w:rStyle w:val="c6c0"/>
          <w:sz w:val="28"/>
          <w:szCs w:val="28"/>
        </w:rPr>
        <w:t>(испуганно) Витя, что случилось? Говори, что натворил?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(весело снимая ей шапку и пальто) Да говорю же ничего! Просто было грязно. Я и убрался!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Мама: </w:t>
      </w:r>
      <w:r w:rsidRPr="005C6DD0">
        <w:rPr>
          <w:rStyle w:val="c6c0"/>
          <w:sz w:val="28"/>
          <w:szCs w:val="28"/>
        </w:rPr>
        <w:t>(подозрительно) А постель свою почему убрал?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Просто так! Убрал и всё!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Мама: </w:t>
      </w:r>
      <w:r w:rsidRPr="005C6DD0">
        <w:rPr>
          <w:rStyle w:val="c6c0"/>
          <w:sz w:val="28"/>
          <w:szCs w:val="28"/>
        </w:rPr>
        <w:t xml:space="preserve">(завязывая голову полотенцем и садится на стул) Витя правду! За что меня вызывают к директору школы? 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Да не бойся, мама! Всё хорошо! (садится напротив неё) Я и уроки сделал, и пообедал, и посуду помыл, и зубы почистил.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Мама: </w:t>
      </w:r>
      <w:r w:rsidRPr="005C6DD0">
        <w:rPr>
          <w:rStyle w:val="c6c0"/>
          <w:sz w:val="28"/>
          <w:szCs w:val="28"/>
        </w:rPr>
        <w:t>Сам!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Сам!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"/>
          <w:sz w:val="28"/>
          <w:szCs w:val="28"/>
        </w:rPr>
        <w:t>(мама падает в обморок)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(испуганно)</w:t>
      </w:r>
      <w:r w:rsidRPr="005C6DD0">
        <w:rPr>
          <w:rStyle w:val="c6c0c4"/>
          <w:sz w:val="28"/>
          <w:szCs w:val="28"/>
        </w:rPr>
        <w:t> </w:t>
      </w:r>
      <w:r w:rsidRPr="005C6DD0">
        <w:rPr>
          <w:rStyle w:val="c6c0"/>
          <w:sz w:val="28"/>
          <w:szCs w:val="28"/>
        </w:rPr>
        <w:t>Мамочка!</w:t>
      </w:r>
      <w:r w:rsidRPr="005C6DD0">
        <w:rPr>
          <w:rStyle w:val="c6c0c4"/>
          <w:sz w:val="28"/>
          <w:szCs w:val="28"/>
        </w:rPr>
        <w:t> </w:t>
      </w:r>
      <w:r w:rsidRPr="005C6DD0">
        <w:rPr>
          <w:rStyle w:val="c6c0"/>
          <w:sz w:val="28"/>
          <w:szCs w:val="28"/>
        </w:rPr>
        <w:t>Что с тобой? Сейчас я тебе воды принесу ( наливает воды. В дверь стучат. Витя открывает. Пришли трое одноклассников).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Одноклассник: </w:t>
      </w:r>
      <w:r w:rsidRPr="005C6DD0">
        <w:rPr>
          <w:rStyle w:val="c6c0"/>
          <w:sz w:val="28"/>
          <w:szCs w:val="28"/>
        </w:rPr>
        <w:t>(отмечая в журнале) Ну, Глебов! Как у тебя прошёл день помощи родителям? Убрал квартиру?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День помощи родителям! День помощи родителям!!! Вот полюбуйтесь!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Одноклассник: </w:t>
      </w:r>
      <w:r w:rsidRPr="005C6DD0">
        <w:rPr>
          <w:rStyle w:val="c6c0"/>
          <w:sz w:val="28"/>
          <w:szCs w:val="28"/>
        </w:rPr>
        <w:t xml:space="preserve">Люся, аптечку! 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Люся: </w:t>
      </w:r>
      <w:r w:rsidRPr="005C6DD0">
        <w:rPr>
          <w:rStyle w:val="c6c0"/>
          <w:sz w:val="28"/>
          <w:szCs w:val="28"/>
        </w:rPr>
        <w:t>(доставая аптечку) Какие у всех мамы нервные (капает валерьянку)…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"/>
          <w:sz w:val="28"/>
          <w:szCs w:val="28"/>
        </w:rPr>
        <w:t>Как тебе не стыдно Глебов! До чего свою мать довёл! Не мог сказать, что это только на один день!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 xml:space="preserve">Мама: </w:t>
      </w:r>
      <w:r w:rsidRPr="005C6DD0">
        <w:rPr>
          <w:rStyle w:val="c6c0"/>
          <w:sz w:val="28"/>
          <w:szCs w:val="28"/>
        </w:rPr>
        <w:t>(поднимает заинтересованно голову) А завтра всё будет по-старому!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c4"/>
          <w:sz w:val="28"/>
          <w:szCs w:val="28"/>
        </w:rPr>
        <w:t>Витя:</w:t>
      </w:r>
      <w:r w:rsidRPr="005C6DD0">
        <w:rPr>
          <w:rStyle w:val="c6c0"/>
          <w:sz w:val="28"/>
          <w:szCs w:val="28"/>
        </w:rPr>
        <w:t> По-старому, по-старому!</w:t>
      </w:r>
    </w:p>
    <w:p w:rsidR="005C4750" w:rsidRPr="005C6DD0" w:rsidRDefault="005C4750" w:rsidP="005C6DD0">
      <w:pPr>
        <w:pStyle w:val="c7c2"/>
        <w:shd w:val="clear" w:color="auto" w:fill="FFFFFF"/>
        <w:spacing w:line="360" w:lineRule="auto"/>
        <w:rPr>
          <w:sz w:val="28"/>
          <w:szCs w:val="28"/>
        </w:rPr>
      </w:pPr>
      <w:r w:rsidRPr="005C6DD0">
        <w:rPr>
          <w:rStyle w:val="c6c0"/>
          <w:sz w:val="28"/>
          <w:szCs w:val="28"/>
        </w:rPr>
        <w:t>(Мама опять падает в обморок)</w:t>
      </w:r>
    </w:p>
    <w:p w:rsidR="005C4750" w:rsidRPr="00050D5E" w:rsidRDefault="005C4750" w:rsidP="005C6DD0">
      <w:pPr>
        <w:rPr>
          <w:rStyle w:val="Strong"/>
          <w:sz w:val="28"/>
          <w:szCs w:val="28"/>
        </w:rPr>
      </w:pPr>
      <w:r w:rsidRPr="00050D5E">
        <w:rPr>
          <w:rStyle w:val="Strong"/>
          <w:sz w:val="28"/>
          <w:szCs w:val="28"/>
        </w:rPr>
        <w:t>Песня</w:t>
      </w:r>
    </w:p>
    <w:p w:rsidR="005C4750" w:rsidRPr="00050D5E" w:rsidRDefault="005C4750" w:rsidP="00677B8A">
      <w:pPr>
        <w:rPr>
          <w:rStyle w:val="Strong"/>
          <w:sz w:val="28"/>
          <w:szCs w:val="28"/>
        </w:rPr>
      </w:pPr>
    </w:p>
    <w:p w:rsidR="005C4750" w:rsidRPr="00050D5E" w:rsidRDefault="005C4750" w:rsidP="00050D5E">
      <w:pPr>
        <w:pStyle w:val="c2"/>
        <w:shd w:val="clear" w:color="auto" w:fill="FFFFFF"/>
        <w:spacing w:line="360" w:lineRule="auto"/>
        <w:rPr>
          <w:rStyle w:val="c0"/>
          <w:sz w:val="28"/>
          <w:szCs w:val="28"/>
        </w:rPr>
      </w:pPr>
      <w:r w:rsidRPr="00050D5E">
        <w:rPr>
          <w:rStyle w:val="c0c4"/>
          <w:b/>
          <w:bCs/>
          <w:sz w:val="28"/>
          <w:szCs w:val="28"/>
          <w:u w:val="single"/>
        </w:rPr>
        <w:t>Ведущий</w:t>
      </w:r>
      <w:r w:rsidRPr="00050D5E">
        <w:rPr>
          <w:rStyle w:val="c0"/>
          <w:b/>
          <w:bCs/>
          <w:sz w:val="28"/>
          <w:szCs w:val="28"/>
          <w:u w:val="single"/>
        </w:rPr>
        <w:t>:</w:t>
      </w:r>
      <w:r w:rsidRPr="00050D5E">
        <w:rPr>
          <w:rStyle w:val="c0"/>
          <w:sz w:val="28"/>
          <w:szCs w:val="28"/>
        </w:rPr>
        <w:t xml:space="preserve"> Сколько бы хороших, добрых слов ни было сказано мамам, сколько бы поводов для этого ни придумали, лишними они не будут. </w:t>
      </w:r>
      <w:r w:rsidRPr="00050D5E">
        <w:rPr>
          <w:sz w:val="28"/>
          <w:szCs w:val="28"/>
        </w:rPr>
        <w:br/>
      </w:r>
      <w:r w:rsidRPr="00050D5E">
        <w:rPr>
          <w:rStyle w:val="c0"/>
          <w:sz w:val="28"/>
          <w:szCs w:val="28"/>
        </w:rPr>
        <w:t xml:space="preserve">Спасибо вам!... И пусть каждой из вас почаще говорят тёплые слова ваши любимые дети! </w:t>
      </w:r>
      <w:r w:rsidRPr="00050D5E">
        <w:rPr>
          <w:sz w:val="28"/>
          <w:szCs w:val="28"/>
        </w:rPr>
        <w:br/>
      </w:r>
      <w:r w:rsidRPr="00050D5E">
        <w:rPr>
          <w:rStyle w:val="c0"/>
          <w:sz w:val="28"/>
          <w:szCs w:val="28"/>
        </w:rPr>
        <w:t>Пусть на их лицах светится улыбка и радостные искорки сверкают в глазах, когда вы вместе. С праздником вас дорогие мамы!</w:t>
      </w:r>
    </w:p>
    <w:p w:rsidR="005C4750" w:rsidRPr="00050D5E" w:rsidRDefault="005C4750" w:rsidP="00050D5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Дети дарят мамам подарки.</w:t>
      </w:r>
    </w:p>
    <w:p w:rsidR="005C4750" w:rsidRPr="00050D5E" w:rsidRDefault="005C4750" w:rsidP="00677B8A">
      <w:pPr>
        <w:rPr>
          <w:rStyle w:val="Strong"/>
          <w:b w:val="0"/>
          <w:bCs w:val="0"/>
          <w:sz w:val="28"/>
          <w:szCs w:val="28"/>
        </w:rPr>
      </w:pPr>
    </w:p>
    <w:p w:rsidR="005C4750" w:rsidRPr="00050D5E" w:rsidRDefault="005C4750"/>
    <w:sectPr w:rsidR="005C4750" w:rsidRPr="00050D5E" w:rsidSect="00DB1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0E94"/>
    <w:multiLevelType w:val="multilevel"/>
    <w:tmpl w:val="F5B01A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F90C18"/>
    <w:multiLevelType w:val="hybridMultilevel"/>
    <w:tmpl w:val="E1D0639C"/>
    <w:lvl w:ilvl="0" w:tplc="8E5E44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A6502"/>
    <w:multiLevelType w:val="hybridMultilevel"/>
    <w:tmpl w:val="E1D0639C"/>
    <w:lvl w:ilvl="0" w:tplc="8E5E44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B779E"/>
    <w:multiLevelType w:val="multilevel"/>
    <w:tmpl w:val="52422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8C7"/>
    <w:rsid w:val="00050D5E"/>
    <w:rsid w:val="00185282"/>
    <w:rsid w:val="0026493B"/>
    <w:rsid w:val="00424366"/>
    <w:rsid w:val="00542E10"/>
    <w:rsid w:val="005C4750"/>
    <w:rsid w:val="005C6DD0"/>
    <w:rsid w:val="00677B8A"/>
    <w:rsid w:val="006D79C3"/>
    <w:rsid w:val="006F3F12"/>
    <w:rsid w:val="00742AD1"/>
    <w:rsid w:val="007F6260"/>
    <w:rsid w:val="008E06A7"/>
    <w:rsid w:val="00A71D1F"/>
    <w:rsid w:val="00B50ACF"/>
    <w:rsid w:val="00BB7A39"/>
    <w:rsid w:val="00BB7E1D"/>
    <w:rsid w:val="00CD3ACC"/>
    <w:rsid w:val="00DB1E59"/>
    <w:rsid w:val="00E7503A"/>
    <w:rsid w:val="00EC7CB0"/>
    <w:rsid w:val="00F84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8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F848C7"/>
    <w:rPr>
      <w:b/>
      <w:bCs/>
    </w:rPr>
  </w:style>
  <w:style w:type="paragraph" w:styleId="ListParagraph">
    <w:name w:val="List Paragraph"/>
    <w:basedOn w:val="Normal"/>
    <w:uiPriority w:val="99"/>
    <w:qFormat/>
    <w:rsid w:val="00F848C7"/>
    <w:pPr>
      <w:ind w:left="720"/>
    </w:pPr>
  </w:style>
  <w:style w:type="paragraph" w:customStyle="1" w:styleId="c2c17">
    <w:name w:val="c2 c17"/>
    <w:basedOn w:val="Normal"/>
    <w:uiPriority w:val="99"/>
    <w:rsid w:val="00F848C7"/>
    <w:pPr>
      <w:spacing w:before="90" w:after="90"/>
    </w:pPr>
  </w:style>
  <w:style w:type="character" w:customStyle="1" w:styleId="c6c0c4">
    <w:name w:val="c6 c0 c4"/>
    <w:basedOn w:val="DefaultParagraphFont"/>
    <w:uiPriority w:val="99"/>
    <w:rsid w:val="00F848C7"/>
  </w:style>
  <w:style w:type="character" w:customStyle="1" w:styleId="c6c0">
    <w:name w:val="c6 c0"/>
    <w:basedOn w:val="DefaultParagraphFont"/>
    <w:uiPriority w:val="99"/>
    <w:rsid w:val="00F848C7"/>
  </w:style>
  <w:style w:type="paragraph" w:customStyle="1" w:styleId="c7c2">
    <w:name w:val="c7 c2"/>
    <w:basedOn w:val="Normal"/>
    <w:uiPriority w:val="99"/>
    <w:rsid w:val="00F848C7"/>
    <w:pPr>
      <w:spacing w:before="90" w:after="90"/>
    </w:pPr>
  </w:style>
  <w:style w:type="paragraph" w:customStyle="1" w:styleId="c2">
    <w:name w:val="c2"/>
    <w:basedOn w:val="Normal"/>
    <w:uiPriority w:val="99"/>
    <w:rsid w:val="00F848C7"/>
    <w:pPr>
      <w:spacing w:before="90" w:after="90"/>
    </w:pPr>
  </w:style>
  <w:style w:type="paragraph" w:customStyle="1" w:styleId="c18">
    <w:name w:val="c18"/>
    <w:basedOn w:val="Normal"/>
    <w:uiPriority w:val="99"/>
    <w:rsid w:val="00F848C7"/>
    <w:pPr>
      <w:spacing w:before="90" w:after="90"/>
    </w:pPr>
  </w:style>
  <w:style w:type="paragraph" w:customStyle="1" w:styleId="c2c19c23">
    <w:name w:val="c2 c19 c23"/>
    <w:basedOn w:val="Normal"/>
    <w:uiPriority w:val="99"/>
    <w:rsid w:val="00F848C7"/>
    <w:pPr>
      <w:spacing w:before="90" w:after="90"/>
    </w:pPr>
  </w:style>
  <w:style w:type="character" w:customStyle="1" w:styleId="c0">
    <w:name w:val="c0"/>
    <w:basedOn w:val="DefaultParagraphFont"/>
    <w:uiPriority w:val="99"/>
    <w:rsid w:val="00677B8A"/>
  </w:style>
  <w:style w:type="character" w:customStyle="1" w:styleId="c0c4">
    <w:name w:val="c0 c4"/>
    <w:basedOn w:val="DefaultParagraphFont"/>
    <w:uiPriority w:val="99"/>
    <w:rsid w:val="00677B8A"/>
  </w:style>
  <w:style w:type="character" w:customStyle="1" w:styleId="c11c0">
    <w:name w:val="c11 c0"/>
    <w:basedOn w:val="DefaultParagraphFont"/>
    <w:uiPriority w:val="99"/>
    <w:rsid w:val="00677B8A"/>
  </w:style>
  <w:style w:type="character" w:customStyle="1" w:styleId="c0c11">
    <w:name w:val="c0 c11"/>
    <w:basedOn w:val="DefaultParagraphFont"/>
    <w:uiPriority w:val="99"/>
    <w:rsid w:val="0067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24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10</Pages>
  <Words>1393</Words>
  <Characters>7941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Наташа</cp:lastModifiedBy>
  <cp:revision>7</cp:revision>
  <dcterms:created xsi:type="dcterms:W3CDTF">2014-11-13T04:08:00Z</dcterms:created>
  <dcterms:modified xsi:type="dcterms:W3CDTF">2014-11-18T09:39:00Z</dcterms:modified>
</cp:coreProperties>
</file>